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5EB8DB" w14:textId="057A7553" w:rsidR="00491B68" w:rsidRDefault="00491B68" w:rsidP="000B70FB">
      <w:pPr>
        <w:pStyle w:val="ezdravienormal"/>
      </w:pPr>
    </w:p>
    <w:tbl>
      <w:tblPr>
        <w:tblStyle w:val="ezdravietabulka1"/>
        <w:tblW w:w="9855" w:type="dxa"/>
        <w:tblLook w:val="04A0" w:firstRow="1" w:lastRow="0" w:firstColumn="1" w:lastColumn="0" w:noHBand="0" w:noVBand="1"/>
      </w:tblPr>
      <w:tblGrid>
        <w:gridCol w:w="1879"/>
        <w:gridCol w:w="4091"/>
        <w:gridCol w:w="1425"/>
        <w:gridCol w:w="2460"/>
      </w:tblGrid>
      <w:tr w:rsidR="007C2841" w14:paraId="19D62C28" w14:textId="77777777" w:rsidTr="0135CC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9"/>
        </w:trPr>
        <w:tc>
          <w:tcPr>
            <w:tcW w:w="9855" w:type="dxa"/>
            <w:gridSpan w:val="4"/>
          </w:tcPr>
          <w:p w14:paraId="365EA065" w14:textId="3C1BC97B" w:rsidR="007C2841" w:rsidRDefault="00E105CC" w:rsidP="006F3BCF">
            <w:pPr>
              <w:pStyle w:val="ezdravienormal"/>
            </w:pPr>
            <w:r>
              <w:t>ZÁ</w:t>
            </w:r>
            <w:r w:rsidR="00B16C0D">
              <w:t xml:space="preserve">ZNAM ZO </w:t>
            </w:r>
            <w:r w:rsidR="00843D1B">
              <w:t xml:space="preserve">STRETNUTIA K PROJEKTU </w:t>
            </w:r>
          </w:p>
          <w:p w14:paraId="4FD42D2E" w14:textId="542BE163" w:rsidR="006F3BCF" w:rsidRPr="00E354CC" w:rsidRDefault="00710E65" w:rsidP="007700EF">
            <w:pPr>
              <w:pStyle w:val="ezdravienormal"/>
              <w:rPr>
                <w:rFonts w:ascii="Arial" w:hAnsi="Arial" w:cs="Arial"/>
              </w:rPr>
            </w:pPr>
            <w:r w:rsidRPr="00710E65">
              <w:rPr>
                <w:rFonts w:ascii="Arial" w:hAnsi="Arial" w:cs="Arial"/>
              </w:rPr>
              <w:t>Nástroj na zabezpečenie plánovania rádioterapie s podporou umelej inteligencie</w:t>
            </w:r>
          </w:p>
        </w:tc>
      </w:tr>
      <w:tr w:rsidR="00065B9A" w14:paraId="62AFB961" w14:textId="77777777" w:rsidTr="0135CCC2">
        <w:trPr>
          <w:trHeight w:val="397"/>
        </w:trPr>
        <w:tc>
          <w:tcPr>
            <w:tcW w:w="1879" w:type="dxa"/>
            <w:vAlign w:val="center"/>
          </w:tcPr>
          <w:p w14:paraId="4868CA54" w14:textId="77777777" w:rsid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Dátum</w:t>
            </w:r>
          </w:p>
          <w:p w14:paraId="7726E383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konania:</w:t>
            </w:r>
          </w:p>
        </w:tc>
        <w:tc>
          <w:tcPr>
            <w:tcW w:w="4091" w:type="dxa"/>
            <w:vAlign w:val="center"/>
          </w:tcPr>
          <w:p w14:paraId="29F3011E" w14:textId="012624C4" w:rsidR="00065B9A" w:rsidRDefault="008C0054" w:rsidP="00EC0B8B">
            <w:pPr>
              <w:pStyle w:val="ezdravienormal"/>
            </w:pPr>
            <w:r>
              <w:t>26</w:t>
            </w:r>
            <w:r w:rsidR="00150241">
              <w:t>.09</w:t>
            </w:r>
            <w:r w:rsidR="3958ECAA">
              <w:t>.2024</w:t>
            </w:r>
          </w:p>
        </w:tc>
        <w:tc>
          <w:tcPr>
            <w:tcW w:w="1425" w:type="dxa"/>
            <w:vAlign w:val="center"/>
          </w:tcPr>
          <w:p w14:paraId="6A7E9E5C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Miesto konania:</w:t>
            </w:r>
          </w:p>
        </w:tc>
        <w:tc>
          <w:tcPr>
            <w:tcW w:w="2460" w:type="dxa"/>
            <w:vAlign w:val="center"/>
          </w:tcPr>
          <w:p w14:paraId="168E0DAF" w14:textId="3EAFD873" w:rsidR="00065B9A" w:rsidRDefault="0030234F" w:rsidP="00843D1B">
            <w:pPr>
              <w:pStyle w:val="ezdravienormal"/>
            </w:pPr>
            <w:r>
              <w:t>MZ SR, Bárdošova 2</w:t>
            </w:r>
            <w:r w:rsidR="00802AE4">
              <w:t>, Bratislava</w:t>
            </w:r>
          </w:p>
        </w:tc>
      </w:tr>
      <w:tr w:rsidR="00065B9A" w14:paraId="58CFA8E6" w14:textId="77777777" w:rsidTr="0135CCC2">
        <w:trPr>
          <w:trHeight w:val="397"/>
        </w:trPr>
        <w:tc>
          <w:tcPr>
            <w:tcW w:w="1879" w:type="dxa"/>
            <w:tcBorders>
              <w:bottom w:val="single" w:sz="4" w:space="0" w:color="005293" w:themeColor="accent1"/>
            </w:tcBorders>
            <w:vAlign w:val="center"/>
          </w:tcPr>
          <w:p w14:paraId="0A67B108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Čas (od – do):</w:t>
            </w:r>
          </w:p>
        </w:tc>
        <w:tc>
          <w:tcPr>
            <w:tcW w:w="4091" w:type="dxa"/>
            <w:tcBorders>
              <w:bottom w:val="single" w:sz="4" w:space="0" w:color="005293" w:themeColor="accent1"/>
            </w:tcBorders>
            <w:vAlign w:val="center"/>
          </w:tcPr>
          <w:p w14:paraId="46FF3DDF" w14:textId="17F2FF92" w:rsidR="00065B9A" w:rsidRDefault="008C0054" w:rsidP="00297F40">
            <w:pPr>
              <w:pStyle w:val="ezdravienormal"/>
            </w:pPr>
            <w:r>
              <w:t>15</w:t>
            </w:r>
            <w:r w:rsidR="001F02EE">
              <w:t>.00 hod. – 1</w:t>
            </w:r>
            <w:r>
              <w:t>6</w:t>
            </w:r>
            <w:r w:rsidR="001F02EE">
              <w:t>.0</w:t>
            </w:r>
            <w:r w:rsidR="3958ECAA">
              <w:t>0 hod.</w:t>
            </w:r>
          </w:p>
        </w:tc>
        <w:tc>
          <w:tcPr>
            <w:tcW w:w="1425" w:type="dxa"/>
            <w:tcBorders>
              <w:bottom w:val="single" w:sz="4" w:space="0" w:color="005293" w:themeColor="accent1"/>
            </w:tcBorders>
            <w:vAlign w:val="center"/>
          </w:tcPr>
          <w:p w14:paraId="48F5762B" w14:textId="6B3E14CF" w:rsidR="00065B9A" w:rsidRPr="00065B9A" w:rsidRDefault="00C46F87" w:rsidP="00333ED5">
            <w:pPr>
              <w:pStyle w:val="ezdravienormal"/>
              <w:rPr>
                <w:b/>
              </w:rPr>
            </w:pPr>
            <w:r>
              <w:rPr>
                <w:b/>
              </w:rPr>
              <w:t>Organizátor</w:t>
            </w:r>
            <w:r w:rsidR="00065B9A" w:rsidRPr="00065B9A">
              <w:rPr>
                <w:b/>
              </w:rPr>
              <w:t>:</w:t>
            </w:r>
          </w:p>
        </w:tc>
        <w:tc>
          <w:tcPr>
            <w:tcW w:w="2460" w:type="dxa"/>
            <w:tcBorders>
              <w:bottom w:val="single" w:sz="4" w:space="0" w:color="005293" w:themeColor="accent1"/>
            </w:tcBorders>
            <w:vAlign w:val="center"/>
          </w:tcPr>
          <w:p w14:paraId="0BC32784" w14:textId="284F60DB" w:rsidR="00065B9A" w:rsidRDefault="00843D1B" w:rsidP="00843D1B">
            <w:pPr>
              <w:pStyle w:val="ezdravienormal"/>
            </w:pPr>
            <w:r>
              <w:t>Mgr. Tomáš Švec</w:t>
            </w:r>
          </w:p>
        </w:tc>
      </w:tr>
      <w:tr w:rsidR="002C15DD" w14:paraId="75C470C0" w14:textId="77777777" w:rsidTr="0135CCC2">
        <w:trPr>
          <w:trHeight w:val="397"/>
        </w:trPr>
        <w:tc>
          <w:tcPr>
            <w:tcW w:w="1879" w:type="dxa"/>
            <w:tcBorders>
              <w:bottom w:val="nil"/>
              <w:right w:val="nil"/>
            </w:tcBorders>
            <w:vAlign w:val="center"/>
          </w:tcPr>
          <w:p w14:paraId="318F775E" w14:textId="77777777" w:rsidR="002C15DD" w:rsidRPr="00065B9A" w:rsidRDefault="002C15DD" w:rsidP="00333ED5">
            <w:pPr>
              <w:pStyle w:val="ezdravienormal"/>
              <w:rPr>
                <w:b/>
              </w:rPr>
            </w:pPr>
          </w:p>
        </w:tc>
        <w:tc>
          <w:tcPr>
            <w:tcW w:w="4091" w:type="dxa"/>
            <w:tcBorders>
              <w:left w:val="nil"/>
              <w:right w:val="nil"/>
            </w:tcBorders>
            <w:vAlign w:val="center"/>
          </w:tcPr>
          <w:p w14:paraId="67E315A1" w14:textId="77777777" w:rsidR="002C15DD" w:rsidRDefault="002C15DD" w:rsidP="00333ED5">
            <w:pPr>
              <w:pStyle w:val="ezdravienormal"/>
            </w:pPr>
          </w:p>
        </w:tc>
        <w:tc>
          <w:tcPr>
            <w:tcW w:w="1425" w:type="dxa"/>
            <w:tcBorders>
              <w:left w:val="nil"/>
              <w:right w:val="nil"/>
            </w:tcBorders>
            <w:vAlign w:val="center"/>
          </w:tcPr>
          <w:p w14:paraId="0DC1C271" w14:textId="77777777" w:rsidR="002C15DD" w:rsidRPr="00065B9A" w:rsidRDefault="002C15DD" w:rsidP="00333ED5">
            <w:pPr>
              <w:pStyle w:val="ezdravienormal"/>
              <w:rPr>
                <w:b/>
              </w:rPr>
            </w:pPr>
          </w:p>
        </w:tc>
        <w:tc>
          <w:tcPr>
            <w:tcW w:w="2460" w:type="dxa"/>
            <w:tcBorders>
              <w:left w:val="nil"/>
            </w:tcBorders>
            <w:vAlign w:val="center"/>
          </w:tcPr>
          <w:p w14:paraId="5D4D33AE" w14:textId="77777777" w:rsidR="002C15DD" w:rsidRDefault="002C15DD" w:rsidP="00333ED5">
            <w:pPr>
              <w:pStyle w:val="ezdravienormal"/>
            </w:pPr>
          </w:p>
        </w:tc>
      </w:tr>
      <w:tr w:rsidR="002D49CA" w14:paraId="497017DB" w14:textId="77777777" w:rsidTr="0135CCC2">
        <w:trPr>
          <w:trHeight w:val="397"/>
        </w:trPr>
        <w:tc>
          <w:tcPr>
            <w:tcW w:w="1879" w:type="dxa"/>
            <w:tcBorders>
              <w:top w:val="nil"/>
            </w:tcBorders>
            <w:vAlign w:val="center"/>
          </w:tcPr>
          <w:p w14:paraId="0C266E17" w14:textId="77777777" w:rsidR="002D49CA" w:rsidRPr="00065B9A" w:rsidRDefault="002D49CA" w:rsidP="00333ED5">
            <w:pPr>
              <w:pStyle w:val="ezdravienormal"/>
              <w:rPr>
                <w:b/>
              </w:rPr>
            </w:pPr>
          </w:p>
        </w:tc>
        <w:tc>
          <w:tcPr>
            <w:tcW w:w="4091" w:type="dxa"/>
            <w:vAlign w:val="center"/>
          </w:tcPr>
          <w:p w14:paraId="395A110B" w14:textId="4BEB2530" w:rsidR="002D49CA" w:rsidRPr="002C15DD" w:rsidRDefault="003C38BE" w:rsidP="00333ED5">
            <w:pPr>
              <w:pStyle w:val="ezdravienormal"/>
              <w:rPr>
                <w:b/>
              </w:rPr>
            </w:pPr>
            <w:r>
              <w:rPr>
                <w:b/>
              </w:rPr>
              <w:t>Prítomní</w:t>
            </w:r>
          </w:p>
        </w:tc>
        <w:tc>
          <w:tcPr>
            <w:tcW w:w="3885" w:type="dxa"/>
            <w:gridSpan w:val="2"/>
            <w:vAlign w:val="center"/>
          </w:tcPr>
          <w:p w14:paraId="4F4C9EAC" w14:textId="6460D021" w:rsidR="002D49CA" w:rsidRPr="002C15DD" w:rsidRDefault="00146021" w:rsidP="002D49CA">
            <w:pPr>
              <w:pStyle w:val="ezdravienormal"/>
              <w:rPr>
                <w:b/>
              </w:rPr>
            </w:pPr>
            <w:r>
              <w:rPr>
                <w:b/>
              </w:rPr>
              <w:t xml:space="preserve">Prizvaní </w:t>
            </w:r>
          </w:p>
        </w:tc>
      </w:tr>
      <w:tr w:rsidR="006F3BCF" w14:paraId="098C1677" w14:textId="77777777" w:rsidTr="0135CCC2">
        <w:trPr>
          <w:trHeight w:val="1732"/>
        </w:trPr>
        <w:tc>
          <w:tcPr>
            <w:tcW w:w="1879" w:type="dxa"/>
            <w:vAlign w:val="center"/>
          </w:tcPr>
          <w:p w14:paraId="6C50118F" w14:textId="77777777" w:rsidR="006F3BCF" w:rsidRPr="00065B9A" w:rsidRDefault="006F3BCF" w:rsidP="006F3BCF">
            <w:pPr>
              <w:pStyle w:val="ezdravienormal"/>
              <w:rPr>
                <w:b/>
              </w:rPr>
            </w:pPr>
            <w:r w:rsidRPr="002C15DD">
              <w:rPr>
                <w:b/>
              </w:rPr>
              <w:t>Účastníci:</w:t>
            </w:r>
          </w:p>
        </w:tc>
        <w:tc>
          <w:tcPr>
            <w:tcW w:w="4091" w:type="dxa"/>
            <w:vAlign w:val="center"/>
          </w:tcPr>
          <w:p w14:paraId="71FAFA7E" w14:textId="77777777" w:rsidR="008C0054" w:rsidRPr="00CA4CFC" w:rsidRDefault="008C0054" w:rsidP="008C0054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 xml:space="preserve">Tomáš Švec, SDI, MZ SR </w:t>
            </w:r>
          </w:p>
          <w:p w14:paraId="4468AE6E" w14:textId="77777777" w:rsidR="008C0054" w:rsidRDefault="008C0054" w:rsidP="008C0054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 xml:space="preserve">Martin Fobel, SDI, MZ SR </w:t>
            </w:r>
          </w:p>
          <w:p w14:paraId="7EF89922" w14:textId="77777777" w:rsidR="008C0054" w:rsidRDefault="008C0054" w:rsidP="008C0054">
            <w:pPr>
              <w:pStyle w:val="ezdravienormal"/>
              <w:jc w:val="left"/>
              <w:rPr>
                <w:rFonts w:cstheme="majorBidi"/>
              </w:rPr>
            </w:pPr>
            <w:proofErr w:type="spellStart"/>
            <w:r>
              <w:rPr>
                <w:rFonts w:cstheme="majorBidi"/>
              </w:rPr>
              <w:t>Romen</w:t>
            </w:r>
            <w:proofErr w:type="spellEnd"/>
            <w:r>
              <w:rPr>
                <w:rFonts w:cstheme="majorBidi"/>
              </w:rPr>
              <w:t xml:space="preserve"> </w:t>
            </w:r>
            <w:proofErr w:type="spellStart"/>
            <w:r>
              <w:rPr>
                <w:rFonts w:cstheme="majorBidi"/>
              </w:rPr>
              <w:t>Canlas</w:t>
            </w:r>
            <w:proofErr w:type="spellEnd"/>
            <w:r>
              <w:rPr>
                <w:rFonts w:cstheme="majorBidi"/>
              </w:rPr>
              <w:t xml:space="preserve">, </w:t>
            </w:r>
            <w:proofErr w:type="spellStart"/>
            <w:r>
              <w:rPr>
                <w:rFonts w:cstheme="majorBidi"/>
              </w:rPr>
              <w:t>Limbus</w:t>
            </w:r>
            <w:proofErr w:type="spellEnd"/>
            <w:r>
              <w:rPr>
                <w:rFonts w:cstheme="majorBidi"/>
              </w:rPr>
              <w:t xml:space="preserve"> </w:t>
            </w:r>
            <w:proofErr w:type="spellStart"/>
            <w:r>
              <w:rPr>
                <w:rFonts w:cstheme="majorBidi"/>
              </w:rPr>
              <w:t>ai</w:t>
            </w:r>
            <w:proofErr w:type="spellEnd"/>
            <w:r>
              <w:rPr>
                <w:rFonts w:cstheme="majorBidi"/>
              </w:rPr>
              <w:t xml:space="preserve"> (online)</w:t>
            </w:r>
          </w:p>
          <w:p w14:paraId="2217B220" w14:textId="77777777" w:rsidR="008C0054" w:rsidRDefault="008C0054" w:rsidP="008C0054">
            <w:pPr>
              <w:pStyle w:val="ezdravienormal"/>
              <w:jc w:val="left"/>
              <w:rPr>
                <w:rFonts w:cstheme="majorBidi"/>
                <w:kern w:val="0"/>
              </w:rPr>
            </w:pPr>
            <w:r>
              <w:rPr>
                <w:rFonts w:cstheme="majorBidi"/>
                <w:kern w:val="0"/>
              </w:rPr>
              <w:t xml:space="preserve">Mercedes </w:t>
            </w:r>
            <w:proofErr w:type="spellStart"/>
            <w:r>
              <w:rPr>
                <w:rFonts w:cstheme="majorBidi"/>
                <w:kern w:val="0"/>
              </w:rPr>
              <w:t>Riveira</w:t>
            </w:r>
            <w:proofErr w:type="spellEnd"/>
            <w:r>
              <w:rPr>
                <w:rFonts w:cstheme="majorBidi"/>
                <w:kern w:val="0"/>
              </w:rPr>
              <w:t xml:space="preserve">, </w:t>
            </w:r>
            <w:proofErr w:type="spellStart"/>
            <w:r>
              <w:rPr>
                <w:rFonts w:cstheme="majorBidi"/>
                <w:kern w:val="0"/>
              </w:rPr>
              <w:t>Limbus</w:t>
            </w:r>
            <w:proofErr w:type="spellEnd"/>
            <w:r>
              <w:rPr>
                <w:rFonts w:cstheme="majorBidi"/>
                <w:kern w:val="0"/>
              </w:rPr>
              <w:t xml:space="preserve"> </w:t>
            </w:r>
            <w:proofErr w:type="spellStart"/>
            <w:r>
              <w:rPr>
                <w:rFonts w:cstheme="majorBidi"/>
                <w:kern w:val="0"/>
              </w:rPr>
              <w:t>ai</w:t>
            </w:r>
            <w:proofErr w:type="spellEnd"/>
            <w:r>
              <w:rPr>
                <w:rFonts w:cstheme="majorBidi"/>
                <w:kern w:val="0"/>
              </w:rPr>
              <w:t xml:space="preserve"> (online)</w:t>
            </w:r>
          </w:p>
          <w:p w14:paraId="02194A5F" w14:textId="77777777" w:rsidR="008C0054" w:rsidRDefault="008C0054" w:rsidP="008C0054">
            <w:pPr>
              <w:pStyle w:val="ezdravienormal"/>
              <w:jc w:val="left"/>
              <w:rPr>
                <w:rFonts w:cstheme="majorBidi"/>
                <w:kern w:val="0"/>
              </w:rPr>
            </w:pPr>
            <w:proofErr w:type="spellStart"/>
            <w:r>
              <w:rPr>
                <w:rFonts w:cstheme="majorBidi"/>
                <w:kern w:val="0"/>
              </w:rPr>
              <w:t>Kaley</w:t>
            </w:r>
            <w:proofErr w:type="spellEnd"/>
            <w:r>
              <w:rPr>
                <w:rFonts w:cstheme="majorBidi"/>
                <w:kern w:val="0"/>
              </w:rPr>
              <w:t xml:space="preserve"> </w:t>
            </w:r>
            <w:proofErr w:type="spellStart"/>
            <w:r>
              <w:rPr>
                <w:rFonts w:cstheme="majorBidi"/>
                <w:kern w:val="0"/>
              </w:rPr>
              <w:t>White</w:t>
            </w:r>
            <w:proofErr w:type="spellEnd"/>
            <w:r>
              <w:rPr>
                <w:rFonts w:cstheme="majorBidi"/>
                <w:kern w:val="0"/>
              </w:rPr>
              <w:t xml:space="preserve">, </w:t>
            </w:r>
            <w:proofErr w:type="spellStart"/>
            <w:r>
              <w:rPr>
                <w:rFonts w:cstheme="majorBidi"/>
                <w:kern w:val="0"/>
              </w:rPr>
              <w:t>Limbus</w:t>
            </w:r>
            <w:proofErr w:type="spellEnd"/>
            <w:r>
              <w:rPr>
                <w:rFonts w:cstheme="majorBidi"/>
                <w:kern w:val="0"/>
              </w:rPr>
              <w:t xml:space="preserve"> </w:t>
            </w:r>
            <w:proofErr w:type="spellStart"/>
            <w:r>
              <w:rPr>
                <w:rFonts w:cstheme="majorBidi"/>
                <w:kern w:val="0"/>
              </w:rPr>
              <w:t>ai</w:t>
            </w:r>
            <w:proofErr w:type="spellEnd"/>
            <w:r>
              <w:rPr>
                <w:rFonts w:cstheme="majorBidi"/>
                <w:kern w:val="0"/>
              </w:rPr>
              <w:t xml:space="preserve"> (online)</w:t>
            </w:r>
          </w:p>
          <w:p w14:paraId="19E055D8" w14:textId="1F46E2B3" w:rsidR="001F02EE" w:rsidRPr="007700EF" w:rsidRDefault="008C0054" w:rsidP="008C0054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  <w:kern w:val="0"/>
              </w:rPr>
              <w:t xml:space="preserve">Ivan </w:t>
            </w:r>
            <w:proofErr w:type="spellStart"/>
            <w:r>
              <w:rPr>
                <w:rFonts w:cstheme="majorBidi"/>
                <w:kern w:val="0"/>
              </w:rPr>
              <w:t>Igrutinovic</w:t>
            </w:r>
            <w:proofErr w:type="spellEnd"/>
            <w:r>
              <w:rPr>
                <w:rFonts w:cstheme="majorBidi"/>
                <w:kern w:val="0"/>
              </w:rPr>
              <w:t xml:space="preserve">, </w:t>
            </w:r>
            <w:proofErr w:type="spellStart"/>
            <w:r>
              <w:rPr>
                <w:rFonts w:cstheme="majorBidi"/>
                <w:kern w:val="0"/>
              </w:rPr>
              <w:t>Limbus</w:t>
            </w:r>
            <w:proofErr w:type="spellEnd"/>
            <w:r>
              <w:rPr>
                <w:rFonts w:cstheme="majorBidi"/>
                <w:kern w:val="0"/>
              </w:rPr>
              <w:t xml:space="preserve"> </w:t>
            </w:r>
            <w:proofErr w:type="spellStart"/>
            <w:r>
              <w:rPr>
                <w:rFonts w:cstheme="majorBidi"/>
                <w:kern w:val="0"/>
              </w:rPr>
              <w:t>ai</w:t>
            </w:r>
            <w:proofErr w:type="spellEnd"/>
            <w:r>
              <w:rPr>
                <w:rFonts w:cstheme="majorBidi"/>
                <w:kern w:val="0"/>
              </w:rPr>
              <w:t xml:space="preserve"> (online)</w:t>
            </w:r>
          </w:p>
        </w:tc>
        <w:tc>
          <w:tcPr>
            <w:tcW w:w="3885" w:type="dxa"/>
            <w:gridSpan w:val="2"/>
            <w:vAlign w:val="center"/>
          </w:tcPr>
          <w:p w14:paraId="4E4A0AC5" w14:textId="6B0AF1C3" w:rsidR="006F3BCF" w:rsidRPr="00902E72" w:rsidRDefault="00E354CC" w:rsidP="00ED2585">
            <w:pPr>
              <w:pStyle w:val="ezdravienormal"/>
            </w:pPr>
            <w:r>
              <w:t>-</w:t>
            </w:r>
          </w:p>
        </w:tc>
      </w:tr>
    </w:tbl>
    <w:p w14:paraId="1A0C360D" w14:textId="77777777" w:rsidR="00317D97" w:rsidRDefault="00317D97" w:rsidP="00317D97">
      <w:pPr>
        <w:pStyle w:val="ezdravieodrazkaabecedna"/>
        <w:numPr>
          <w:ilvl w:val="0"/>
          <w:numId w:val="0"/>
        </w:numPr>
      </w:pPr>
    </w:p>
    <w:p w14:paraId="61824938" w14:textId="7C002AAA" w:rsidR="00317D97" w:rsidRDefault="00101576" w:rsidP="00317D97">
      <w:pPr>
        <w:pStyle w:val="ezdravieodrazkacislovana"/>
        <w:rPr>
          <w:b/>
          <w:color w:val="005293" w:themeColor="accent1"/>
        </w:rPr>
      </w:pPr>
      <w:r>
        <w:rPr>
          <w:b/>
          <w:color w:val="005293" w:themeColor="accent1"/>
        </w:rPr>
        <w:t>Program</w:t>
      </w:r>
      <w:r w:rsidR="006F3BCF">
        <w:rPr>
          <w:b/>
          <w:color w:val="005293" w:themeColor="accent1"/>
        </w:rPr>
        <w:t xml:space="preserve"> zasadnutia</w:t>
      </w:r>
    </w:p>
    <w:p w14:paraId="5E3FC188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764" w:type="dxa"/>
        <w:tblLook w:val="04A0" w:firstRow="1" w:lastRow="0" w:firstColumn="1" w:lastColumn="0" w:noHBand="0" w:noVBand="1"/>
      </w:tblPr>
      <w:tblGrid>
        <w:gridCol w:w="1413"/>
        <w:gridCol w:w="6633"/>
        <w:gridCol w:w="1718"/>
      </w:tblGrid>
      <w:tr w:rsidR="00317D97" w14:paraId="4916DF0F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</w:trPr>
        <w:tc>
          <w:tcPr>
            <w:tcW w:w="8046" w:type="dxa"/>
            <w:gridSpan w:val="2"/>
          </w:tcPr>
          <w:p w14:paraId="4EF07697" w14:textId="247B5A1B" w:rsidR="00317D97" w:rsidRDefault="00101576" w:rsidP="00843DEC">
            <w:pPr>
              <w:pStyle w:val="ezdravienormal"/>
            </w:pPr>
            <w:r>
              <w:t>Program</w:t>
            </w:r>
          </w:p>
        </w:tc>
        <w:tc>
          <w:tcPr>
            <w:tcW w:w="1718" w:type="dxa"/>
          </w:tcPr>
          <w:p w14:paraId="7A02662E" w14:textId="77777777" w:rsidR="00317D97" w:rsidRDefault="00317D97" w:rsidP="00843DEC">
            <w:pPr>
              <w:pStyle w:val="ezdravienormal"/>
            </w:pPr>
            <w:r w:rsidRPr="002C15DD">
              <w:t>Prerokované</w:t>
            </w:r>
          </w:p>
        </w:tc>
      </w:tr>
      <w:tr w:rsidR="00EC0B8B" w14:paraId="1D3B9BA1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035186CC" w14:textId="4D0511C2" w:rsidR="00EC0B8B" w:rsidRDefault="00EC0B8B" w:rsidP="004D026C">
            <w:pPr>
              <w:pStyle w:val="ezdravienormal"/>
            </w:pPr>
            <w:r>
              <w:t xml:space="preserve">Bod </w:t>
            </w:r>
            <w:r w:rsidR="00493CFC">
              <w:t>1</w:t>
            </w:r>
          </w:p>
        </w:tc>
        <w:tc>
          <w:tcPr>
            <w:tcW w:w="6633" w:type="dxa"/>
            <w:vAlign w:val="center"/>
          </w:tcPr>
          <w:p w14:paraId="69AD009F" w14:textId="29BDE9AB" w:rsidR="0088627E" w:rsidRDefault="3958ECAA" w:rsidP="00411CB3">
            <w:pPr>
              <w:spacing w:after="160" w:line="259" w:lineRule="auto"/>
              <w:contextualSpacing/>
              <w:jc w:val="left"/>
            </w:pPr>
            <w:r>
              <w:t>Nastavenie softvéru</w:t>
            </w:r>
          </w:p>
        </w:tc>
        <w:tc>
          <w:tcPr>
            <w:tcW w:w="1718" w:type="dxa"/>
            <w:vAlign w:val="center"/>
          </w:tcPr>
          <w:p w14:paraId="2CFDBCAA" w14:textId="5E087BB0" w:rsidR="00EC0B8B" w:rsidRDefault="0088627E" w:rsidP="00EC0B8B">
            <w:pPr>
              <w:pStyle w:val="ezdravienormal"/>
            </w:pPr>
            <w:r>
              <w:t>Áno</w:t>
            </w:r>
          </w:p>
        </w:tc>
      </w:tr>
      <w:tr w:rsidR="00040C2A" w14:paraId="36B533B6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18B89A91" w14:textId="4FE682E5" w:rsidR="00040C2A" w:rsidRDefault="00493CFC" w:rsidP="004D026C">
            <w:pPr>
              <w:pStyle w:val="ezdravienormal"/>
            </w:pPr>
            <w:r>
              <w:t>Bod 2</w:t>
            </w:r>
          </w:p>
        </w:tc>
        <w:tc>
          <w:tcPr>
            <w:tcW w:w="6633" w:type="dxa"/>
            <w:vAlign w:val="center"/>
          </w:tcPr>
          <w:p w14:paraId="7D0E67A4" w14:textId="0A99D8E2" w:rsidR="00040C2A" w:rsidRDefault="00D54E27" w:rsidP="00493CFC">
            <w:pPr>
              <w:spacing w:after="160" w:line="259" w:lineRule="auto"/>
              <w:contextualSpacing/>
              <w:jc w:val="left"/>
            </w:pPr>
            <w:r>
              <w:t>K</w:t>
            </w:r>
            <w:r w:rsidR="3958ECAA">
              <w:t xml:space="preserve">ontúrovanie </w:t>
            </w:r>
            <w:r w:rsidR="00493CFC">
              <w:t>testovacích</w:t>
            </w:r>
            <w:r w:rsidR="3958ECAA">
              <w:t xml:space="preserve"> setov</w:t>
            </w:r>
          </w:p>
        </w:tc>
        <w:tc>
          <w:tcPr>
            <w:tcW w:w="1718" w:type="dxa"/>
            <w:vAlign w:val="center"/>
          </w:tcPr>
          <w:p w14:paraId="2CAAFCE9" w14:textId="67AFA25C" w:rsidR="00040C2A" w:rsidRDefault="00040C2A" w:rsidP="00EC0B8B">
            <w:pPr>
              <w:pStyle w:val="ezdravienormal"/>
            </w:pPr>
            <w:r>
              <w:t>Áno</w:t>
            </w:r>
          </w:p>
        </w:tc>
      </w:tr>
      <w:tr w:rsidR="0088627E" w14:paraId="3CA08D57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78233CD4" w14:textId="40C6616B" w:rsidR="0088627E" w:rsidRDefault="00493CFC" w:rsidP="004D026C">
            <w:pPr>
              <w:pStyle w:val="ezdravienormal"/>
            </w:pPr>
            <w:r>
              <w:t>Bod 3</w:t>
            </w:r>
          </w:p>
        </w:tc>
        <w:tc>
          <w:tcPr>
            <w:tcW w:w="6633" w:type="dxa"/>
            <w:vAlign w:val="center"/>
          </w:tcPr>
          <w:p w14:paraId="7AE17E55" w14:textId="00C12109" w:rsidR="0088627E" w:rsidRDefault="00D54E27" w:rsidP="00297F40">
            <w:pPr>
              <w:spacing w:after="160" w:line="259" w:lineRule="auto"/>
              <w:contextualSpacing/>
              <w:jc w:val="left"/>
            </w:pPr>
            <w:r>
              <w:t xml:space="preserve">Export </w:t>
            </w:r>
            <w:r w:rsidR="3958ECAA">
              <w:t xml:space="preserve">kontúrovaných </w:t>
            </w:r>
            <w:r w:rsidR="00493CFC">
              <w:t xml:space="preserve">testovacích </w:t>
            </w:r>
            <w:r w:rsidR="3958ECAA">
              <w:t>setov</w:t>
            </w:r>
          </w:p>
        </w:tc>
        <w:tc>
          <w:tcPr>
            <w:tcW w:w="1718" w:type="dxa"/>
            <w:vAlign w:val="center"/>
          </w:tcPr>
          <w:p w14:paraId="37B883AE" w14:textId="43AB13E2" w:rsidR="0088627E" w:rsidRDefault="0088627E" w:rsidP="00EC0B8B">
            <w:pPr>
              <w:pStyle w:val="ezdravienormal"/>
            </w:pPr>
            <w:r>
              <w:t>Áno</w:t>
            </w:r>
          </w:p>
        </w:tc>
      </w:tr>
    </w:tbl>
    <w:p w14:paraId="02711C2C" w14:textId="77777777" w:rsidR="00317D97" w:rsidRPr="002C15DD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48527E0E" w14:textId="4725746E" w:rsidR="00317D97" w:rsidRDefault="00317D97" w:rsidP="00317D97">
      <w:pPr>
        <w:pStyle w:val="ezdravieodrazkacislovana"/>
        <w:rPr>
          <w:b/>
          <w:color w:val="005293" w:themeColor="accent1"/>
        </w:rPr>
      </w:pPr>
      <w:r w:rsidRPr="00E56D34">
        <w:rPr>
          <w:b/>
          <w:color w:val="005293" w:themeColor="accent1"/>
        </w:rPr>
        <w:t xml:space="preserve">Záznam </w:t>
      </w:r>
      <w:r>
        <w:rPr>
          <w:b/>
          <w:color w:val="005293" w:themeColor="accent1"/>
        </w:rPr>
        <w:t>z</w:t>
      </w:r>
      <w:r w:rsidR="006F3BCF">
        <w:rPr>
          <w:b/>
          <w:color w:val="005293" w:themeColor="accent1"/>
        </w:rPr>
        <w:t>o</w:t>
      </w:r>
      <w:r>
        <w:rPr>
          <w:b/>
          <w:color w:val="005293" w:themeColor="accent1"/>
        </w:rPr>
        <w:t xml:space="preserve"> </w:t>
      </w:r>
      <w:r w:rsidR="006F3BCF">
        <w:rPr>
          <w:b/>
          <w:color w:val="005293" w:themeColor="accent1"/>
        </w:rPr>
        <w:t>zasadnuti</w:t>
      </w:r>
      <w:r>
        <w:rPr>
          <w:b/>
          <w:color w:val="005293" w:themeColor="accent1"/>
        </w:rPr>
        <w:t>a</w:t>
      </w:r>
    </w:p>
    <w:p w14:paraId="1FBAB02A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634" w:type="dxa"/>
        <w:tblLook w:val="04A0" w:firstRow="1" w:lastRow="0" w:firstColumn="1" w:lastColumn="0" w:noHBand="0" w:noVBand="1"/>
      </w:tblPr>
      <w:tblGrid>
        <w:gridCol w:w="1951"/>
        <w:gridCol w:w="7683"/>
      </w:tblGrid>
      <w:tr w:rsidR="00317D97" w14:paraId="193354F1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</w:trPr>
        <w:tc>
          <w:tcPr>
            <w:tcW w:w="1951" w:type="dxa"/>
          </w:tcPr>
          <w:p w14:paraId="5804F3E7" w14:textId="7B1DBBB9" w:rsidR="00317D97" w:rsidRDefault="00317D97" w:rsidP="00EC1075">
            <w:pPr>
              <w:pStyle w:val="ezdravienormal"/>
            </w:pPr>
            <w:r w:rsidRPr="00E56D34">
              <w:t xml:space="preserve">Oblasť </w:t>
            </w:r>
            <w:r w:rsidR="00101576">
              <w:t>programu</w:t>
            </w:r>
          </w:p>
        </w:tc>
        <w:tc>
          <w:tcPr>
            <w:tcW w:w="7683" w:type="dxa"/>
          </w:tcPr>
          <w:p w14:paraId="510DCB0B" w14:textId="77777777" w:rsidR="00317D97" w:rsidRDefault="00317D97" w:rsidP="00843DEC">
            <w:pPr>
              <w:pStyle w:val="ezdravienormal"/>
            </w:pPr>
            <w:r w:rsidRPr="00E56D34">
              <w:t>Záznam</w:t>
            </w:r>
          </w:p>
        </w:tc>
      </w:tr>
      <w:tr w:rsidR="00317D97" w14:paraId="7C971198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614E6343" w14:textId="17A5577D" w:rsidR="00317D97" w:rsidRPr="00040C2A" w:rsidRDefault="006F3BCF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Úvod zasadnutia</w:t>
            </w:r>
          </w:p>
        </w:tc>
        <w:tc>
          <w:tcPr>
            <w:tcW w:w="7683" w:type="dxa"/>
            <w:vAlign w:val="center"/>
          </w:tcPr>
          <w:p w14:paraId="1742E6A5" w14:textId="3A94A0B2" w:rsidR="00317D97" w:rsidRPr="00411CB3" w:rsidRDefault="00411CB3" w:rsidP="00411CB3">
            <w:pPr>
              <w:pStyle w:val="ezdravienormal"/>
              <w:jc w:val="both"/>
              <w:rPr>
                <w:rFonts w:cstheme="majorBidi"/>
              </w:rPr>
            </w:pPr>
            <w:r w:rsidRPr="00411CB3">
              <w:rPr>
                <w:rFonts w:cstheme="majorBidi"/>
              </w:rPr>
              <w:t>Mgr. Tomáš Švec otvoril pracovné stretnutie a</w:t>
            </w:r>
            <w:r w:rsidRPr="00411CB3">
              <w:rPr>
                <w:rFonts w:ascii="Arial" w:hAnsi="Arial" w:cs="Arial"/>
              </w:rPr>
              <w:t> </w:t>
            </w:r>
            <w:r w:rsidRPr="00411CB3">
              <w:rPr>
                <w:rFonts w:cstheme="majorBidi"/>
              </w:rPr>
              <w:t>priv</w:t>
            </w:r>
            <w:r w:rsidRPr="00411CB3">
              <w:rPr>
                <w:rFonts w:ascii="Corbel" w:hAnsi="Corbel" w:cs="Corbel"/>
              </w:rPr>
              <w:t>í</w:t>
            </w:r>
            <w:r w:rsidRPr="00411CB3">
              <w:rPr>
                <w:rFonts w:cstheme="majorBidi"/>
              </w:rPr>
              <w:t>tal pr</w:t>
            </w:r>
            <w:r w:rsidRPr="00411CB3">
              <w:rPr>
                <w:rFonts w:ascii="Corbel" w:hAnsi="Corbel" w:cs="Corbel"/>
              </w:rPr>
              <w:t>í</w:t>
            </w:r>
            <w:r w:rsidRPr="00411CB3">
              <w:rPr>
                <w:rFonts w:cstheme="majorBidi"/>
              </w:rPr>
              <w:t>tomn</w:t>
            </w:r>
            <w:r w:rsidRPr="00411CB3">
              <w:rPr>
                <w:rFonts w:ascii="Corbel" w:hAnsi="Corbel" w:cs="Corbel"/>
              </w:rPr>
              <w:t>ý</w:t>
            </w:r>
            <w:r w:rsidRPr="00411CB3">
              <w:rPr>
                <w:rFonts w:cstheme="majorBidi"/>
              </w:rPr>
              <w:t xml:space="preserve">ch </w:t>
            </w:r>
            <w:r w:rsidRPr="00411CB3">
              <w:rPr>
                <w:rFonts w:ascii="Corbel" w:hAnsi="Corbel" w:cs="Corbel"/>
              </w:rPr>
              <w:t>č</w:t>
            </w:r>
            <w:r w:rsidRPr="00411CB3">
              <w:rPr>
                <w:rFonts w:cstheme="majorBidi"/>
              </w:rPr>
              <w:t>lenov stretnutia k</w:t>
            </w:r>
            <w:r w:rsidRPr="00411CB3">
              <w:rPr>
                <w:rFonts w:ascii="Arial" w:hAnsi="Arial" w:cs="Arial"/>
              </w:rPr>
              <w:t> </w:t>
            </w:r>
            <w:r w:rsidRPr="00411CB3">
              <w:rPr>
                <w:rFonts w:cstheme="majorBidi"/>
              </w:rPr>
              <w:t xml:space="preserve"> n</w:t>
            </w:r>
            <w:r w:rsidRPr="00411CB3">
              <w:rPr>
                <w:rFonts w:ascii="Corbel" w:hAnsi="Corbel" w:cs="Corbel"/>
              </w:rPr>
              <w:t>á</w:t>
            </w:r>
            <w:r w:rsidRPr="00411CB3">
              <w:rPr>
                <w:rFonts w:cstheme="majorBidi"/>
              </w:rPr>
              <w:t>stroju na zabezpe</w:t>
            </w:r>
            <w:r w:rsidRPr="00411CB3">
              <w:rPr>
                <w:rFonts w:ascii="Corbel" w:hAnsi="Corbel" w:cs="Corbel"/>
              </w:rPr>
              <w:t>č</w:t>
            </w:r>
            <w:r w:rsidRPr="00411CB3">
              <w:rPr>
                <w:rFonts w:cstheme="majorBidi"/>
              </w:rPr>
              <w:t>enie pl</w:t>
            </w:r>
            <w:r w:rsidRPr="00411CB3">
              <w:rPr>
                <w:rFonts w:ascii="Corbel" w:hAnsi="Corbel" w:cs="Corbel"/>
              </w:rPr>
              <w:t>á</w:t>
            </w:r>
            <w:r w:rsidRPr="00411CB3">
              <w:rPr>
                <w:rFonts w:cstheme="majorBidi"/>
              </w:rPr>
              <w:t>novania r</w:t>
            </w:r>
            <w:r w:rsidRPr="00411CB3">
              <w:rPr>
                <w:rFonts w:ascii="Corbel" w:hAnsi="Corbel" w:cs="Corbel"/>
              </w:rPr>
              <w:t>á</w:t>
            </w:r>
            <w:r w:rsidRPr="00411CB3">
              <w:rPr>
                <w:rFonts w:cstheme="majorBidi"/>
              </w:rPr>
              <w:t>dioterapie s podporou umelej inteligencie s cie</w:t>
            </w:r>
            <w:r w:rsidRPr="00411CB3">
              <w:rPr>
                <w:rFonts w:ascii="Corbel" w:hAnsi="Corbel" w:cs="Corbel"/>
              </w:rPr>
              <w:t>ľ</w:t>
            </w:r>
            <w:r w:rsidRPr="00411CB3">
              <w:rPr>
                <w:rFonts w:cstheme="majorBidi"/>
              </w:rPr>
              <w:t xml:space="preserve">om v zmysle </w:t>
            </w:r>
            <w:r w:rsidRPr="00411CB3">
              <w:rPr>
                <w:rFonts w:ascii="Corbel" w:hAnsi="Corbel" w:cs="Corbel"/>
              </w:rPr>
              <w:t>č</w:t>
            </w:r>
            <w:r w:rsidRPr="00411CB3">
              <w:rPr>
                <w:rFonts w:cstheme="majorBidi"/>
              </w:rPr>
              <w:t>asti 2.1 Rozsah ponuky anatomických štruktúr - Kritérií a metodiky vyhodnotenia verejnej súťaže na „Nástroj na zlepšenie plánovania rádioterapie za podpory umelej inteligencie“ vykonať spracovanie a kontúrovanie zostavy „ROI“ na identifikáciu rozsahu</w:t>
            </w:r>
            <w:r>
              <w:rPr>
                <w:rFonts w:cstheme="majorBidi"/>
              </w:rPr>
              <w:t xml:space="preserve"> ponuky anatomických štruktúr. </w:t>
            </w:r>
          </w:p>
        </w:tc>
      </w:tr>
      <w:tr w:rsidR="00B50130" w14:paraId="03311A23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33B0A32" w14:textId="5EEF9384" w:rsidR="00B50130" w:rsidRPr="00040C2A" w:rsidRDefault="00493CFC" w:rsidP="00843DEC">
            <w:pPr>
              <w:pStyle w:val="ezdravienormal"/>
              <w:rPr>
                <w:b/>
                <w:szCs w:val="20"/>
              </w:rPr>
            </w:pPr>
            <w:r>
              <w:rPr>
                <w:b/>
                <w:szCs w:val="20"/>
              </w:rPr>
              <w:t>Bod 1</w:t>
            </w:r>
          </w:p>
        </w:tc>
        <w:tc>
          <w:tcPr>
            <w:tcW w:w="7683" w:type="dxa"/>
            <w:vAlign w:val="center"/>
          </w:tcPr>
          <w:p w14:paraId="6DBF17CB" w14:textId="267D3807" w:rsidR="3958ECAA" w:rsidRDefault="3958ECAA" w:rsidP="3958ECAA">
            <w:pPr>
              <w:pStyle w:val="ezdravienormal"/>
              <w:spacing w:line="259" w:lineRule="auto"/>
              <w:jc w:val="left"/>
            </w:pPr>
            <w:r w:rsidRPr="3958ECAA">
              <w:rPr>
                <w:b/>
                <w:bCs/>
                <w:i/>
                <w:iCs/>
                <w:u w:val="single"/>
              </w:rPr>
              <w:t>Nastavenie softvéru</w:t>
            </w:r>
          </w:p>
          <w:p w14:paraId="5B1AAE07" w14:textId="77777777" w:rsidR="00040C2A" w:rsidRPr="00040C2A" w:rsidRDefault="00040C2A" w:rsidP="00B50130">
            <w:pPr>
              <w:pStyle w:val="ezdravienormal"/>
              <w:jc w:val="left"/>
              <w:rPr>
                <w:b/>
                <w:i/>
                <w:szCs w:val="20"/>
                <w:u w:val="single"/>
              </w:rPr>
            </w:pPr>
          </w:p>
          <w:p w14:paraId="633EA303" w14:textId="523C4424" w:rsidR="00B50130" w:rsidRPr="003E4394" w:rsidRDefault="00A117F9" w:rsidP="00B50130">
            <w:pPr>
              <w:pStyle w:val="Odsekzoznamu"/>
              <w:numPr>
                <w:ilvl w:val="0"/>
                <w:numId w:val="47"/>
              </w:numPr>
              <w:spacing w:after="160" w:line="259" w:lineRule="auto"/>
              <w:contextualSpacing/>
              <w:jc w:val="left"/>
              <w:rPr>
                <w:szCs w:val="20"/>
              </w:rPr>
            </w:pPr>
            <w:r>
              <w:rPr>
                <w:rStyle w:val="spellingerror"/>
                <w:rFonts w:cs="Calibri"/>
                <w:shd w:val="clear" w:color="auto" w:fill="FFFFFF"/>
              </w:rPr>
              <w:t>Uchádzač import</w:t>
            </w:r>
            <w:r w:rsidR="005E0498">
              <w:rPr>
                <w:rStyle w:val="spellingerror"/>
                <w:rFonts w:cs="Calibri"/>
                <w:shd w:val="clear" w:color="auto" w:fill="FFFFFF"/>
              </w:rPr>
              <w:t xml:space="preserve">oval </w:t>
            </w:r>
            <w:r w:rsidR="00493CFC">
              <w:rPr>
                <w:rStyle w:val="spellingerror"/>
                <w:rFonts w:cs="Calibri"/>
                <w:shd w:val="clear" w:color="auto" w:fill="FFFFFF"/>
              </w:rPr>
              <w:t>testovaciu</w:t>
            </w:r>
            <w:r w:rsidR="00F94AA1">
              <w:rPr>
                <w:rStyle w:val="spellingerror"/>
                <w:rFonts w:cs="Calibri"/>
                <w:shd w:val="clear" w:color="auto" w:fill="FFFFFF"/>
              </w:rPr>
              <w:t xml:space="preserve"> množinu </w:t>
            </w:r>
            <w:r w:rsidR="00CF3D28">
              <w:rPr>
                <w:rStyle w:val="spellingerror"/>
                <w:rFonts w:cs="Calibri"/>
                <w:shd w:val="clear" w:color="auto" w:fill="FFFFFF"/>
              </w:rPr>
              <w:t>anonymizovaných</w:t>
            </w:r>
            <w:r w:rsidR="00F94AA1">
              <w:rPr>
                <w:rStyle w:val="spellingerror"/>
                <w:rFonts w:cs="Calibri"/>
                <w:shd w:val="clear" w:color="auto" w:fill="FFFFFF"/>
              </w:rPr>
              <w:t xml:space="preserve"> CT vyšetrení do pri</w:t>
            </w:r>
            <w:r>
              <w:rPr>
                <w:rStyle w:val="spellingerror"/>
                <w:rFonts w:cs="Calibri"/>
                <w:shd w:val="clear" w:color="auto" w:fill="FFFFFF"/>
              </w:rPr>
              <w:t xml:space="preserve">praveného </w:t>
            </w:r>
            <w:r w:rsidR="00CF3D28">
              <w:rPr>
                <w:rStyle w:val="spellingerror"/>
                <w:rFonts w:cs="Calibri"/>
                <w:shd w:val="clear" w:color="auto" w:fill="FFFFFF"/>
              </w:rPr>
              <w:t>softvérového</w:t>
            </w:r>
            <w:r>
              <w:rPr>
                <w:rStyle w:val="spellingerror"/>
                <w:rFonts w:cs="Calibri"/>
                <w:shd w:val="clear" w:color="auto" w:fill="FFFFFF"/>
              </w:rPr>
              <w:t xml:space="preserve"> </w:t>
            </w:r>
            <w:r w:rsidR="00F94AA1">
              <w:rPr>
                <w:rStyle w:val="spellingerror"/>
                <w:rFonts w:cs="Calibri"/>
                <w:shd w:val="clear" w:color="auto" w:fill="FFFFFF"/>
              </w:rPr>
              <w:t>riešenia</w:t>
            </w:r>
            <w:bookmarkStart w:id="0" w:name="_GoBack"/>
            <w:bookmarkEnd w:id="0"/>
            <w:r w:rsidR="00493CFC">
              <w:rPr>
                <w:rStyle w:val="spellingerror"/>
                <w:rFonts w:cs="Calibri"/>
                <w:shd w:val="clear" w:color="auto" w:fill="FFFFFF"/>
              </w:rPr>
              <w:t>.</w:t>
            </w:r>
          </w:p>
          <w:p w14:paraId="3B032862" w14:textId="4C64D0B0" w:rsidR="00B50130" w:rsidRPr="00040C2A" w:rsidRDefault="00B50130" w:rsidP="00B50130">
            <w:pPr>
              <w:pStyle w:val="ezdravienormal"/>
              <w:rPr>
                <w:b/>
                <w:i/>
                <w:szCs w:val="20"/>
                <w:u w:val="single"/>
              </w:rPr>
            </w:pPr>
          </w:p>
        </w:tc>
      </w:tr>
      <w:tr w:rsidR="00B50130" w14:paraId="07A4AD69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06F80CC" w14:textId="21B407DF" w:rsidR="00B50130" w:rsidRPr="00040C2A" w:rsidRDefault="00493CFC" w:rsidP="00843DEC">
            <w:pPr>
              <w:pStyle w:val="ezdravienormal"/>
              <w:rPr>
                <w:b/>
                <w:szCs w:val="20"/>
              </w:rPr>
            </w:pPr>
            <w:r>
              <w:rPr>
                <w:b/>
                <w:szCs w:val="20"/>
              </w:rPr>
              <w:t>Bod 2</w:t>
            </w:r>
          </w:p>
        </w:tc>
        <w:tc>
          <w:tcPr>
            <w:tcW w:w="7683" w:type="dxa"/>
            <w:vAlign w:val="center"/>
          </w:tcPr>
          <w:p w14:paraId="377AA244" w14:textId="032C5DCE" w:rsidR="008F23C2" w:rsidRPr="008F23C2" w:rsidRDefault="00D54E27" w:rsidP="3958ECAA">
            <w:pPr>
              <w:spacing w:after="160" w:line="259" w:lineRule="auto"/>
              <w:contextualSpacing/>
              <w:jc w:val="left"/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 xml:space="preserve">Kontúrovanie </w:t>
            </w:r>
            <w:r w:rsidR="00493CFC" w:rsidRPr="00493CFC">
              <w:rPr>
                <w:b/>
                <w:bCs/>
                <w:i/>
                <w:iCs/>
                <w:u w:val="single"/>
              </w:rPr>
              <w:t xml:space="preserve">testovacích </w:t>
            </w:r>
            <w:r w:rsidR="3958ECAA" w:rsidRPr="3958ECAA">
              <w:rPr>
                <w:b/>
                <w:bCs/>
                <w:i/>
                <w:iCs/>
                <w:u w:val="single"/>
              </w:rPr>
              <w:t>setov</w:t>
            </w:r>
            <w:r w:rsidR="00EE2E3C">
              <w:rPr>
                <w:b/>
                <w:bCs/>
                <w:i/>
                <w:iCs/>
                <w:u w:val="single"/>
              </w:rPr>
              <w:t xml:space="preserve"> CT vyšetrení</w:t>
            </w:r>
          </w:p>
          <w:p w14:paraId="00ACFE4E" w14:textId="7139021B" w:rsidR="008F23C2" w:rsidRPr="008F23C2" w:rsidRDefault="008F23C2" w:rsidP="008F23C2">
            <w:pPr>
              <w:pStyle w:val="Odsekzoznamu"/>
              <w:numPr>
                <w:ilvl w:val="0"/>
                <w:numId w:val="48"/>
              </w:numPr>
              <w:spacing w:after="160" w:line="259" w:lineRule="auto"/>
              <w:contextualSpacing/>
              <w:jc w:val="left"/>
              <w:rPr>
                <w:rStyle w:val="eop"/>
                <w:szCs w:val="20"/>
              </w:rPr>
            </w:pPr>
            <w:r>
              <w:rPr>
                <w:rStyle w:val="normaltextrun"/>
                <w:rFonts w:cs="Calibri"/>
                <w:shd w:val="clear" w:color="auto" w:fill="FFFFFF"/>
              </w:rPr>
              <w:t xml:space="preserve">Uchádzač spustil kontúrovanie CT vyšetrení </w:t>
            </w:r>
          </w:p>
        </w:tc>
      </w:tr>
      <w:tr w:rsidR="00CA1F12" w14:paraId="3D0D58F0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3FC0F347" w14:textId="747DE7A4" w:rsidR="00CA1F12" w:rsidRPr="00040C2A" w:rsidRDefault="00493CFC" w:rsidP="00040C2A">
            <w:pPr>
              <w:pStyle w:val="ezdravienormal"/>
              <w:rPr>
                <w:b/>
                <w:szCs w:val="20"/>
              </w:rPr>
            </w:pPr>
            <w:r>
              <w:rPr>
                <w:b/>
                <w:szCs w:val="20"/>
              </w:rPr>
              <w:t>Bod 3</w:t>
            </w:r>
          </w:p>
        </w:tc>
        <w:tc>
          <w:tcPr>
            <w:tcW w:w="7683" w:type="dxa"/>
            <w:vAlign w:val="center"/>
          </w:tcPr>
          <w:p w14:paraId="2A564983" w14:textId="308237E2" w:rsidR="3958ECAA" w:rsidRDefault="3958ECAA" w:rsidP="3958ECAA">
            <w:pPr>
              <w:spacing w:after="160" w:line="259" w:lineRule="auto"/>
              <w:contextualSpacing/>
              <w:jc w:val="left"/>
            </w:pPr>
            <w:r w:rsidRPr="3958ECAA">
              <w:rPr>
                <w:b/>
                <w:bCs/>
                <w:i/>
                <w:iCs/>
                <w:u w:val="single"/>
              </w:rPr>
              <w:t>Export</w:t>
            </w:r>
            <w:r w:rsidR="00D54E27">
              <w:rPr>
                <w:b/>
                <w:bCs/>
                <w:i/>
                <w:iCs/>
                <w:u w:val="single"/>
              </w:rPr>
              <w:t xml:space="preserve"> 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kontúrovaných </w:t>
            </w:r>
            <w:r w:rsidR="00297F40">
              <w:rPr>
                <w:b/>
                <w:bCs/>
                <w:i/>
                <w:iCs/>
                <w:u w:val="single"/>
              </w:rPr>
              <w:t xml:space="preserve">ostrých 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 setov</w:t>
            </w:r>
            <w:r w:rsidR="00EE2E3C">
              <w:rPr>
                <w:b/>
                <w:bCs/>
                <w:i/>
                <w:iCs/>
                <w:u w:val="single"/>
              </w:rPr>
              <w:t xml:space="preserve"> CT vyšetrení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 </w:t>
            </w:r>
          </w:p>
          <w:p w14:paraId="6841BD70" w14:textId="21C31BB0" w:rsidR="00040C2A" w:rsidRPr="00040C2A" w:rsidRDefault="00EE2E3C" w:rsidP="00411CB3">
            <w:pPr>
              <w:pStyle w:val="Odsekzoznamu"/>
              <w:numPr>
                <w:ilvl w:val="0"/>
                <w:numId w:val="46"/>
              </w:numPr>
              <w:spacing w:after="160" w:line="259" w:lineRule="auto"/>
              <w:contextualSpacing/>
              <w:jc w:val="left"/>
              <w:rPr>
                <w:szCs w:val="20"/>
              </w:rPr>
            </w:pPr>
            <w:r>
              <w:rPr>
                <w:szCs w:val="20"/>
              </w:rPr>
              <w:t>Uchádzač export</w:t>
            </w:r>
            <w:r w:rsidR="003C6A4C">
              <w:rPr>
                <w:szCs w:val="20"/>
              </w:rPr>
              <w:t>oval</w:t>
            </w:r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vykontúrované</w:t>
            </w:r>
            <w:proofErr w:type="spellEnd"/>
            <w:r>
              <w:rPr>
                <w:szCs w:val="20"/>
              </w:rPr>
              <w:t xml:space="preserve"> CT vyšetrenia</w:t>
            </w:r>
            <w:r w:rsidR="00897CE1">
              <w:rPr>
                <w:szCs w:val="20"/>
              </w:rPr>
              <w:t xml:space="preserve"> a ulož</w:t>
            </w:r>
            <w:r w:rsidR="003C6A4C">
              <w:rPr>
                <w:szCs w:val="20"/>
              </w:rPr>
              <w:t>il</w:t>
            </w:r>
            <w:r w:rsidR="00897CE1">
              <w:rPr>
                <w:szCs w:val="20"/>
              </w:rPr>
              <w:t xml:space="preserve"> ich </w:t>
            </w:r>
            <w:r w:rsidR="00493CFC">
              <w:rPr>
                <w:rStyle w:val="eop"/>
                <w:rFonts w:cs="Calibri"/>
              </w:rPr>
              <w:t xml:space="preserve">do </w:t>
            </w:r>
            <w:proofErr w:type="spellStart"/>
            <w:r w:rsidR="00B942FA">
              <w:rPr>
                <w:rStyle w:val="eop"/>
                <w:rFonts w:cs="Calibri"/>
              </w:rPr>
              <w:t>cloudového</w:t>
            </w:r>
            <w:proofErr w:type="spellEnd"/>
            <w:r w:rsidR="00B942FA">
              <w:rPr>
                <w:rStyle w:val="eop"/>
                <w:rFonts w:cs="Calibri"/>
              </w:rPr>
              <w:t xml:space="preserve"> riešenia</w:t>
            </w:r>
            <w:r w:rsidR="00493CFC">
              <w:rPr>
                <w:rStyle w:val="eop"/>
                <w:rFonts w:cs="Calibri"/>
              </w:rPr>
              <w:t xml:space="preserve"> v rámci</w:t>
            </w:r>
            <w:r w:rsidR="00897CE1">
              <w:rPr>
                <w:rStyle w:val="eop"/>
                <w:rFonts w:cs="Calibri"/>
              </w:rPr>
              <w:t xml:space="preserve"> infraštruktúry MZSR</w:t>
            </w:r>
          </w:p>
        </w:tc>
      </w:tr>
      <w:tr w:rsidR="006F3BCF" w14:paraId="7C9D91D9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5378F97" w14:textId="0F8AA8BC" w:rsidR="006F3BCF" w:rsidRPr="00040C2A" w:rsidRDefault="006F3BCF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Záver</w:t>
            </w:r>
          </w:p>
        </w:tc>
        <w:tc>
          <w:tcPr>
            <w:tcW w:w="7683" w:type="dxa"/>
            <w:vAlign w:val="center"/>
          </w:tcPr>
          <w:p w14:paraId="6F8C837F" w14:textId="161F05E0" w:rsidR="006F3BCF" w:rsidRPr="00040C2A" w:rsidRDefault="00D0756A" w:rsidP="00762BC8">
            <w:pPr>
              <w:pStyle w:val="ezdravienormal"/>
              <w:jc w:val="left"/>
              <w:rPr>
                <w:rFonts w:cstheme="majorHAnsi"/>
                <w:b/>
                <w:i/>
                <w:szCs w:val="20"/>
                <w:u w:val="single"/>
              </w:rPr>
            </w:pPr>
            <w:r>
              <w:rPr>
                <w:rFonts w:cstheme="majorHAnsi"/>
                <w:szCs w:val="20"/>
              </w:rPr>
              <w:t xml:space="preserve">Uchádzač potvrdil </w:t>
            </w:r>
            <w:r w:rsidR="00CF3D28">
              <w:rPr>
                <w:rFonts w:cstheme="majorHAnsi"/>
                <w:szCs w:val="20"/>
              </w:rPr>
              <w:t xml:space="preserve">korektné </w:t>
            </w:r>
            <w:proofErr w:type="spellStart"/>
            <w:r w:rsidR="00CF3D28">
              <w:rPr>
                <w:rFonts w:cstheme="majorHAnsi"/>
                <w:szCs w:val="20"/>
              </w:rPr>
              <w:t>vykontú</w:t>
            </w:r>
            <w:r w:rsidR="004552EC">
              <w:rPr>
                <w:rFonts w:cstheme="majorHAnsi"/>
                <w:szCs w:val="20"/>
              </w:rPr>
              <w:t>rovanie</w:t>
            </w:r>
            <w:proofErr w:type="spellEnd"/>
            <w:r w:rsidR="004552EC">
              <w:rPr>
                <w:rFonts w:cstheme="majorHAnsi"/>
                <w:szCs w:val="20"/>
              </w:rPr>
              <w:t xml:space="preserve"> CT </w:t>
            </w:r>
            <w:r w:rsidR="00CF3D28">
              <w:rPr>
                <w:rFonts w:cstheme="majorHAnsi"/>
                <w:szCs w:val="20"/>
              </w:rPr>
              <w:t>vyšetrení</w:t>
            </w:r>
            <w:r w:rsidR="00493CFC">
              <w:rPr>
                <w:rFonts w:cstheme="majorHAnsi"/>
                <w:szCs w:val="20"/>
              </w:rPr>
              <w:t>.</w:t>
            </w:r>
          </w:p>
        </w:tc>
      </w:tr>
    </w:tbl>
    <w:p w14:paraId="42AF6227" w14:textId="6471FDB0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0089806F" w14:textId="38CCD0B4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246F5A2A" w14:textId="7B522AF5" w:rsidR="00752A19" w:rsidRDefault="00752A19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1A46ED5F" w14:textId="2326054C" w:rsidR="00752A19" w:rsidRDefault="00752A19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04A5F80D" w14:textId="77777777" w:rsidR="00752A19" w:rsidRDefault="00752A19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3610D4E7" w14:textId="77777777" w:rsidR="00317D97" w:rsidRDefault="00317D97" w:rsidP="00317D97">
      <w:pPr>
        <w:pStyle w:val="ezdravieodrazkacislovana"/>
        <w:rPr>
          <w:b/>
          <w:color w:val="005293" w:themeColor="accent1"/>
        </w:rPr>
      </w:pPr>
      <w:r w:rsidRPr="00D405C1">
        <w:rPr>
          <w:b/>
          <w:color w:val="005293" w:themeColor="accent1"/>
        </w:rPr>
        <w:t>Podpisová doložka</w:t>
      </w:r>
    </w:p>
    <w:p w14:paraId="3EC46CB3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634" w:type="dxa"/>
        <w:tblLook w:val="04A0" w:firstRow="1" w:lastRow="0" w:firstColumn="1" w:lastColumn="0" w:noHBand="0" w:noVBand="1"/>
      </w:tblPr>
      <w:tblGrid>
        <w:gridCol w:w="1775"/>
        <w:gridCol w:w="3182"/>
        <w:gridCol w:w="1701"/>
        <w:gridCol w:w="2976"/>
      </w:tblGrid>
      <w:tr w:rsidR="00317D97" w14:paraId="7AC386E7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1"/>
        </w:trPr>
        <w:tc>
          <w:tcPr>
            <w:tcW w:w="4957" w:type="dxa"/>
            <w:gridSpan w:val="2"/>
          </w:tcPr>
          <w:p w14:paraId="108AD89C" w14:textId="77777777" w:rsidR="00317D97" w:rsidRDefault="00317D97" w:rsidP="00843DEC">
            <w:pPr>
              <w:pStyle w:val="ezdravienormal"/>
            </w:pPr>
            <w:r>
              <w:t>Vyhotovil</w:t>
            </w:r>
          </w:p>
        </w:tc>
        <w:tc>
          <w:tcPr>
            <w:tcW w:w="4677" w:type="dxa"/>
            <w:gridSpan w:val="2"/>
          </w:tcPr>
          <w:p w14:paraId="39A49A62" w14:textId="77777777" w:rsidR="00317D97" w:rsidRDefault="00317D97" w:rsidP="00843DEC">
            <w:pPr>
              <w:pStyle w:val="ezdravienormal"/>
            </w:pPr>
            <w:r>
              <w:t>Verifikoval</w:t>
            </w:r>
          </w:p>
        </w:tc>
      </w:tr>
      <w:tr w:rsidR="00317D97" w14:paraId="73348594" w14:textId="77777777" w:rsidTr="3958ECAA">
        <w:trPr>
          <w:trHeight w:val="397"/>
        </w:trPr>
        <w:tc>
          <w:tcPr>
            <w:tcW w:w="1775" w:type="dxa"/>
            <w:vAlign w:val="center"/>
          </w:tcPr>
          <w:p w14:paraId="3A1B3BF0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Meno</w:t>
            </w:r>
          </w:p>
        </w:tc>
        <w:tc>
          <w:tcPr>
            <w:tcW w:w="3182" w:type="dxa"/>
            <w:vAlign w:val="center"/>
          </w:tcPr>
          <w:p w14:paraId="41D72EF1" w14:textId="34158FE4" w:rsidR="00317D97" w:rsidRDefault="3958ECAA" w:rsidP="007147D5">
            <w:pPr>
              <w:pStyle w:val="ezdravienormal"/>
            </w:pPr>
            <w:r>
              <w:t>Ing. Martin Fobel</w:t>
            </w:r>
          </w:p>
        </w:tc>
        <w:tc>
          <w:tcPr>
            <w:tcW w:w="1701" w:type="dxa"/>
            <w:vAlign w:val="center"/>
          </w:tcPr>
          <w:p w14:paraId="7730BBB3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Meno</w:t>
            </w:r>
          </w:p>
        </w:tc>
        <w:tc>
          <w:tcPr>
            <w:tcW w:w="2976" w:type="dxa"/>
            <w:vAlign w:val="center"/>
          </w:tcPr>
          <w:p w14:paraId="239DAE4D" w14:textId="0FAD2D97" w:rsidR="00317D97" w:rsidRDefault="00C60B0B" w:rsidP="004D026C">
            <w:pPr>
              <w:pStyle w:val="ezdravienormal"/>
            </w:pPr>
            <w:r>
              <w:t>Mgr. Tomáš Švec</w:t>
            </w:r>
          </w:p>
        </w:tc>
      </w:tr>
      <w:tr w:rsidR="00317D97" w14:paraId="258889D4" w14:textId="77777777" w:rsidTr="3958ECAA">
        <w:trPr>
          <w:trHeight w:val="397"/>
        </w:trPr>
        <w:tc>
          <w:tcPr>
            <w:tcW w:w="1775" w:type="dxa"/>
            <w:vAlign w:val="center"/>
          </w:tcPr>
          <w:p w14:paraId="40F57527" w14:textId="77777777" w:rsidR="00317D97" w:rsidRPr="00287158" w:rsidRDefault="00317D97" w:rsidP="00843DEC">
            <w:pPr>
              <w:pStyle w:val="ezdravienormal"/>
              <w:tabs>
                <w:tab w:val="center" w:pos="1123"/>
                <w:tab w:val="right" w:pos="2247"/>
              </w:tabs>
              <w:rPr>
                <w:b/>
              </w:rPr>
            </w:pPr>
            <w:r w:rsidRPr="00287158">
              <w:rPr>
                <w:b/>
              </w:rPr>
              <w:t>Dátum</w:t>
            </w:r>
          </w:p>
        </w:tc>
        <w:tc>
          <w:tcPr>
            <w:tcW w:w="3182" w:type="dxa"/>
            <w:vAlign w:val="center"/>
          </w:tcPr>
          <w:p w14:paraId="239C32B6" w14:textId="09DFE74C" w:rsidR="00317D97" w:rsidRDefault="008C0054" w:rsidP="00E354CC">
            <w:pPr>
              <w:pStyle w:val="ezdravienormal"/>
            </w:pPr>
            <w:r>
              <w:t>26</w:t>
            </w:r>
            <w:r w:rsidR="00493CFC">
              <w:t>.09.2024</w:t>
            </w:r>
          </w:p>
        </w:tc>
        <w:tc>
          <w:tcPr>
            <w:tcW w:w="1701" w:type="dxa"/>
            <w:vAlign w:val="center"/>
          </w:tcPr>
          <w:p w14:paraId="3A5225EB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Dátum</w:t>
            </w:r>
          </w:p>
        </w:tc>
        <w:tc>
          <w:tcPr>
            <w:tcW w:w="2976" w:type="dxa"/>
            <w:vAlign w:val="center"/>
          </w:tcPr>
          <w:p w14:paraId="7C856BE1" w14:textId="40570D59" w:rsidR="00317D97" w:rsidRDefault="008C0054" w:rsidP="00843DEC">
            <w:pPr>
              <w:pStyle w:val="ezdravienormal"/>
            </w:pPr>
            <w:r>
              <w:t>26</w:t>
            </w:r>
            <w:r w:rsidR="00493CFC">
              <w:t>.09.2024</w:t>
            </w:r>
          </w:p>
        </w:tc>
      </w:tr>
    </w:tbl>
    <w:p w14:paraId="6344372F" w14:textId="747D49FE" w:rsidR="00637F4D" w:rsidRDefault="00637F4D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57A3103C" w14:textId="77777777" w:rsidR="00637F4D" w:rsidRPr="00637F4D" w:rsidRDefault="00637F4D" w:rsidP="00637F4D">
      <w:pPr>
        <w:rPr>
          <w:lang w:eastAsia="en-US"/>
        </w:rPr>
      </w:pPr>
    </w:p>
    <w:p w14:paraId="058C9B36" w14:textId="0E42BA1F" w:rsidR="00317D97" w:rsidRPr="00637F4D" w:rsidRDefault="00637F4D" w:rsidP="00D63489">
      <w:pPr>
        <w:tabs>
          <w:tab w:val="left" w:pos="7920"/>
        </w:tabs>
        <w:rPr>
          <w:lang w:eastAsia="en-US"/>
        </w:rPr>
      </w:pPr>
      <w:r>
        <w:rPr>
          <w:lang w:eastAsia="en-US"/>
        </w:rPr>
        <w:tab/>
      </w:r>
    </w:p>
    <w:sectPr w:rsidR="00317D97" w:rsidRPr="00637F4D" w:rsidSect="00A9523A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1418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C898FA" w14:textId="77777777" w:rsidR="003E7989" w:rsidRDefault="003E7989" w:rsidP="00B00750">
      <w:pPr>
        <w:spacing w:after="0" w:line="240" w:lineRule="auto"/>
      </w:pPr>
      <w:r>
        <w:separator/>
      </w:r>
    </w:p>
    <w:p w14:paraId="49A170D5" w14:textId="77777777" w:rsidR="003E7989" w:rsidRDefault="003E7989"/>
    <w:p w14:paraId="51727631" w14:textId="77777777" w:rsidR="003E7989" w:rsidRDefault="003E7989"/>
    <w:p w14:paraId="2F2D1556" w14:textId="77777777" w:rsidR="003E7989" w:rsidRDefault="003E7989"/>
  </w:endnote>
  <w:endnote w:type="continuationSeparator" w:id="0">
    <w:p w14:paraId="41055855" w14:textId="77777777" w:rsidR="003E7989" w:rsidRDefault="003E7989" w:rsidP="00B00750">
      <w:pPr>
        <w:spacing w:after="0" w:line="240" w:lineRule="auto"/>
      </w:pPr>
      <w:r>
        <w:continuationSeparator/>
      </w:r>
    </w:p>
    <w:p w14:paraId="051A794B" w14:textId="77777777" w:rsidR="003E7989" w:rsidRDefault="003E7989"/>
    <w:p w14:paraId="63ABDF80" w14:textId="77777777" w:rsidR="003E7989" w:rsidRDefault="003E7989"/>
    <w:p w14:paraId="53AA269D" w14:textId="77777777" w:rsidR="003E7989" w:rsidRDefault="003E7989"/>
  </w:endnote>
  <w:endnote w:type="continuationNotice" w:id="1">
    <w:p w14:paraId="05BE3F63" w14:textId="77777777" w:rsidR="003E7989" w:rsidRDefault="003E79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oho Gothic Pro">
    <w:altName w:val="Corbel"/>
    <w:charset w:val="00"/>
    <w:family w:val="auto"/>
    <w:pitch w:val="variable"/>
    <w:sig w:usb0="A00000AF" w:usb1="4000205B" w:usb2="00000000" w:usb3="00000000" w:csb0="0000009B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(W1)">
    <w:altName w:val="Arial"/>
    <w:charset w:val="EE"/>
    <w:family w:val="swiss"/>
    <w:pitch w:val="variable"/>
    <w:sig w:usb0="20007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Pro-Regular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6B7687" w14:textId="62E00E4F" w:rsidR="00843DEC" w:rsidRDefault="005B78C7" w:rsidP="000A22B3">
    <w:pPr>
      <w:pStyle w:val="Obsah2"/>
      <w:tabs>
        <w:tab w:val="right" w:pos="9923"/>
      </w:tabs>
      <w:ind w:left="-426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7DF9D89" wp14:editId="7544939E">
              <wp:simplePos x="0" y="0"/>
              <wp:positionH relativeFrom="column">
                <wp:posOffset>3111500</wp:posOffset>
              </wp:positionH>
              <wp:positionV relativeFrom="paragraph">
                <wp:posOffset>113665</wp:posOffset>
              </wp:positionV>
              <wp:extent cx="3048000" cy="571500"/>
              <wp:effectExtent l="0" t="0" r="0" b="0"/>
              <wp:wrapNone/>
              <wp:docPr id="2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80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668E97" w14:textId="426F8CF5" w:rsidR="00491B68" w:rsidRDefault="00491B68" w:rsidP="002E0CC5">
                          <w:pPr>
                            <w:pStyle w:val="ezdraviepaticka"/>
                          </w:pPr>
                          <w:r>
                            <w:t>Ministerstvo zdravotníctva Slovenskej republiky</w:t>
                          </w:r>
                        </w:p>
                        <w:p w14:paraId="386F48A1" w14:textId="38BF7133" w:rsidR="00843DEC" w:rsidRPr="007D72AE" w:rsidRDefault="00491B68" w:rsidP="002E0CC5">
                          <w:pPr>
                            <w:pStyle w:val="ezdraviepaticka"/>
                          </w:pPr>
                          <w:r>
                            <w:t>Limbová 2</w:t>
                          </w:r>
                          <w:r w:rsidR="00843DEC" w:rsidRPr="007D72AE">
                            <w:t>, 8</w:t>
                          </w:r>
                          <w:r>
                            <w:t xml:space="preserve">37 52 </w:t>
                          </w:r>
                          <w:r w:rsidR="00843DEC" w:rsidRPr="007D72AE">
                            <w:t>Bratislava, Slovenská republika</w:t>
                          </w:r>
                        </w:p>
                        <w:p w14:paraId="20420AF4" w14:textId="3B34DCE5" w:rsidR="00843DEC" w:rsidRPr="007D72AE" w:rsidRDefault="00491B68" w:rsidP="002E0CC5">
                          <w:pPr>
                            <w:pStyle w:val="ezdraviepaticka"/>
                          </w:pPr>
                          <w:r>
                            <w:t>office</w:t>
                          </w:r>
                          <w:r w:rsidR="00843DEC" w:rsidRPr="007D72AE">
                            <w:t>@</w:t>
                          </w:r>
                          <w:r>
                            <w:t>health</w:t>
                          </w:r>
                          <w:r w:rsidR="00843DEC" w:rsidRPr="007D72AE">
                            <w:t>.</w:t>
                          </w:r>
                          <w:r>
                            <w:t>gov.</w:t>
                          </w:r>
                          <w:r w:rsidR="00843DEC" w:rsidRPr="007D72AE">
                            <w:t>sk | www.</w:t>
                          </w:r>
                          <w:r>
                            <w:t>health.gov</w:t>
                          </w:r>
                          <w:r w:rsidR="00843DEC" w:rsidRPr="007D72AE">
                            <w:t>.sk</w:t>
                          </w:r>
                        </w:p>
                        <w:p w14:paraId="57F476F0" w14:textId="77777777" w:rsidR="00843DEC" w:rsidRDefault="00843DEC" w:rsidP="00950B61">
                          <w:pPr>
                            <w:pStyle w:val="ezdraviepatick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DF9D89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left:0;text-align:left;margin-left:245pt;margin-top:8.95pt;width:240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" filled="f" stroked="f">
              <v:path arrowok="t"/>
              <v:textbox>
                <w:txbxContent>
                  <w:p w14:paraId="23668E97" w14:textId="426F8CF5" w:rsidR="00491B68" w:rsidRDefault="00491B68" w:rsidP="002E0CC5">
                    <w:pPr>
                      <w:pStyle w:val="ezdraviepaticka"/>
                    </w:pPr>
                    <w:r>
                      <w:t>Ministerstvo zdravotníctva Slovenskej republiky</w:t>
                    </w:r>
                  </w:p>
                  <w:p w14:paraId="386F48A1" w14:textId="38BF7133" w:rsidR="00843DEC" w:rsidRPr="007D72AE" w:rsidRDefault="00491B68" w:rsidP="002E0CC5">
                    <w:pPr>
                      <w:pStyle w:val="ezdraviepaticka"/>
                    </w:pPr>
                    <w:r>
                      <w:t>Limbová 2</w:t>
                    </w:r>
                    <w:r w:rsidR="00843DEC" w:rsidRPr="007D72AE">
                      <w:t>, 8</w:t>
                    </w:r>
                    <w:r>
                      <w:t xml:space="preserve">37 52 </w:t>
                    </w:r>
                    <w:r w:rsidR="00843DEC" w:rsidRPr="007D72AE">
                      <w:t>Bratislava, Slovenská republika</w:t>
                    </w:r>
                  </w:p>
                  <w:p w14:paraId="20420AF4" w14:textId="3B34DCE5" w:rsidR="00843DEC" w:rsidRPr="007D72AE" w:rsidRDefault="00491B68" w:rsidP="002E0CC5">
                    <w:pPr>
                      <w:pStyle w:val="ezdraviepaticka"/>
                    </w:pPr>
                    <w:r>
                      <w:t>office</w:t>
                    </w:r>
                    <w:r w:rsidR="00843DEC" w:rsidRPr="007D72AE">
                      <w:t>@</w:t>
                    </w:r>
                    <w:r>
                      <w:t>health</w:t>
                    </w:r>
                    <w:r w:rsidR="00843DEC" w:rsidRPr="007D72AE">
                      <w:t>.</w:t>
                    </w:r>
                    <w:r>
                      <w:t>gov.</w:t>
                    </w:r>
                    <w:r w:rsidR="00843DEC" w:rsidRPr="007D72AE">
                      <w:t>sk | www.</w:t>
                    </w:r>
                    <w:r>
                      <w:t>health.gov</w:t>
                    </w:r>
                    <w:r w:rsidR="00843DEC" w:rsidRPr="007D72AE">
                      <w:t>.sk</w:t>
                    </w:r>
                  </w:p>
                  <w:p w14:paraId="57F476F0" w14:textId="77777777" w:rsidR="00843DEC" w:rsidRDefault="00843DEC" w:rsidP="00950B61">
                    <w:pPr>
                      <w:pStyle w:val="ezdraviepaticka"/>
                    </w:pPr>
                  </w:p>
                </w:txbxContent>
              </v:textbox>
            </v:shape>
          </w:pict>
        </mc:Fallback>
      </mc:AlternateContent>
    </w:r>
  </w:p>
  <w:p w14:paraId="65AF187E" w14:textId="77777777" w:rsidR="00843DEC" w:rsidRDefault="00843DEC" w:rsidP="002E0CC5">
    <w:pPr>
      <w:pStyle w:val="ezdravieverziadokumentu"/>
    </w:pPr>
    <w:r>
      <w:tab/>
    </w:r>
    <w:r>
      <w:tab/>
    </w:r>
    <w:r>
      <w:tab/>
    </w:r>
    <w:r>
      <w:tab/>
    </w:r>
  </w:p>
  <w:p w14:paraId="094B98EE" w14:textId="0881CB8F" w:rsidR="00843DEC" w:rsidRPr="007D72AE" w:rsidRDefault="00843DEC" w:rsidP="00CD1E12">
    <w:pPr>
      <w:pStyle w:val="ezdravieverziadokumentu"/>
      <w:rPr>
        <w:noProof/>
        <w:lang w:val="en-US"/>
      </w:rPr>
    </w:pPr>
    <w:r w:rsidRPr="00615D1F">
      <w:fldChar w:fldCharType="begin"/>
    </w:r>
    <w:r w:rsidRPr="00615D1F">
      <w:instrText xml:space="preserve">PAGE  </w:instrText>
    </w:r>
    <w:r w:rsidRPr="00615D1F">
      <w:fldChar w:fldCharType="separate"/>
    </w:r>
    <w:r w:rsidR="00762BC8">
      <w:rPr>
        <w:noProof/>
      </w:rPr>
      <w:t>2</w:t>
    </w:r>
    <w:r w:rsidRPr="00615D1F">
      <w:fldChar w:fldCharType="end"/>
    </w:r>
    <w:r w:rsidRPr="00615D1F">
      <w:t xml:space="preserve"> </w:t>
    </w:r>
    <w:r w:rsidRPr="00615D1F">
      <w:rPr>
        <w:lang w:val="en-US"/>
      </w:rPr>
      <w:t xml:space="preserve">/ </w:t>
    </w:r>
    <w:r w:rsidR="003E7989">
      <w:fldChar w:fldCharType="begin"/>
    </w:r>
    <w:r w:rsidR="003E7989">
      <w:instrText>NUMPAGES   \* MERGEFORMAT</w:instrText>
    </w:r>
    <w:r w:rsidR="003E7989">
      <w:fldChar w:fldCharType="separate"/>
    </w:r>
    <w:r w:rsidR="00762BC8" w:rsidRPr="00762BC8">
      <w:rPr>
        <w:noProof/>
        <w:lang w:val="en-US"/>
      </w:rPr>
      <w:t>2</w:t>
    </w:r>
    <w:r w:rsidR="003E7989">
      <w:rPr>
        <w:noProof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74D2A1" w14:textId="514304B0" w:rsidR="00843DEC" w:rsidRPr="00170F17" w:rsidRDefault="005B78C7" w:rsidP="00CD6BCC">
    <w:pPr>
      <w:pStyle w:val="datum"/>
      <w:rPr>
        <w:highlight w:val="yellow"/>
      </w:rPr>
    </w:pPr>
    <w:r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67D3120" wp14:editId="557A5606">
              <wp:simplePos x="0" y="0"/>
              <wp:positionH relativeFrom="column">
                <wp:posOffset>3263900</wp:posOffset>
              </wp:positionH>
              <wp:positionV relativeFrom="paragraph">
                <wp:posOffset>118110</wp:posOffset>
              </wp:positionV>
              <wp:extent cx="3048000" cy="571500"/>
              <wp:effectExtent l="0" t="0" r="0" b="0"/>
              <wp:wrapNone/>
              <wp:docPr id="1" name="Textové po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80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71B1E04" w14:textId="3CF10263" w:rsidR="00637F4D" w:rsidRDefault="00637F4D" w:rsidP="0022670F">
                          <w:pPr>
                            <w:pStyle w:val="ezdraviepaticka"/>
                          </w:pPr>
                          <w:r>
                            <w:t>Ministerstvo zdravotníctva Slovenskej republiky</w:t>
                          </w:r>
                        </w:p>
                        <w:p w14:paraId="529BA626" w14:textId="434076BF" w:rsidR="00843DEC" w:rsidRPr="007D72AE" w:rsidRDefault="00843DEC" w:rsidP="0022670F">
                          <w:pPr>
                            <w:pStyle w:val="ezdraviepaticka"/>
                          </w:pPr>
                          <w:r w:rsidRPr="007D72AE">
                            <w:t>L</w:t>
                          </w:r>
                          <w:r w:rsidR="00637F4D">
                            <w:t>imbová</w:t>
                          </w:r>
                          <w:r w:rsidRPr="007D72AE">
                            <w:t xml:space="preserve"> 2, 8</w:t>
                          </w:r>
                          <w:r w:rsidR="00637F4D">
                            <w:t>37 52</w:t>
                          </w:r>
                          <w:r w:rsidRPr="007D72AE">
                            <w:t xml:space="preserve"> Bratislava, Slovenská republika</w:t>
                          </w:r>
                        </w:p>
                        <w:p w14:paraId="3841E1F6" w14:textId="61812091" w:rsidR="00843DEC" w:rsidRPr="007D72AE" w:rsidRDefault="00637F4D" w:rsidP="0022670F">
                          <w:pPr>
                            <w:pStyle w:val="ezdraviepaticka"/>
                          </w:pPr>
                          <w:r>
                            <w:t>office</w:t>
                          </w:r>
                          <w:r w:rsidR="00843DEC" w:rsidRPr="007D72AE">
                            <w:t>@</w:t>
                          </w:r>
                          <w:r>
                            <w:t>health.gov</w:t>
                          </w:r>
                          <w:r w:rsidR="00843DEC" w:rsidRPr="007D72AE">
                            <w:t>.sk | www.</w:t>
                          </w:r>
                          <w:r>
                            <w:t>health.gov</w:t>
                          </w:r>
                          <w:r w:rsidR="00843DEC" w:rsidRPr="007D72AE">
                            <w:t>.sk</w:t>
                          </w:r>
                        </w:p>
                        <w:p w14:paraId="0ADA2A4B" w14:textId="77777777" w:rsidR="00843DEC" w:rsidRDefault="00843DEC" w:rsidP="0022670F">
                          <w:pPr>
                            <w:pStyle w:val="ezdraviepatick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7D3120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7" type="#_x0000_t202" style="position:absolute;left:0;text-align:left;margin-left:257pt;margin-top:9.3pt;width:240pt;height:4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" filled="f" stroked="f">
              <v:path arrowok="t"/>
              <v:textbox>
                <w:txbxContent>
                  <w:p w14:paraId="271B1E04" w14:textId="3CF10263" w:rsidR="00637F4D" w:rsidRDefault="00637F4D" w:rsidP="0022670F">
                    <w:pPr>
                      <w:pStyle w:val="ezdraviepaticka"/>
                    </w:pPr>
                    <w:r>
                      <w:t>Ministerstvo zdravotníctva Slovenskej republiky</w:t>
                    </w:r>
                  </w:p>
                  <w:p w14:paraId="529BA626" w14:textId="434076BF" w:rsidR="00843DEC" w:rsidRPr="007D72AE" w:rsidRDefault="00843DEC" w:rsidP="0022670F">
                    <w:pPr>
                      <w:pStyle w:val="ezdraviepaticka"/>
                    </w:pPr>
                    <w:r w:rsidRPr="007D72AE">
                      <w:t>L</w:t>
                    </w:r>
                    <w:r w:rsidR="00637F4D">
                      <w:t>imbová</w:t>
                    </w:r>
                    <w:r w:rsidRPr="007D72AE">
                      <w:t xml:space="preserve"> 2, 8</w:t>
                    </w:r>
                    <w:r w:rsidR="00637F4D">
                      <w:t>37 52</w:t>
                    </w:r>
                    <w:r w:rsidRPr="007D72AE">
                      <w:t xml:space="preserve"> Bratislava, Slovenská republika</w:t>
                    </w:r>
                  </w:p>
                  <w:p w14:paraId="3841E1F6" w14:textId="61812091" w:rsidR="00843DEC" w:rsidRPr="007D72AE" w:rsidRDefault="00637F4D" w:rsidP="0022670F">
                    <w:pPr>
                      <w:pStyle w:val="ezdraviepaticka"/>
                    </w:pPr>
                    <w:r>
                      <w:t>office</w:t>
                    </w:r>
                    <w:r w:rsidR="00843DEC" w:rsidRPr="007D72AE">
                      <w:t>@</w:t>
                    </w:r>
                    <w:r>
                      <w:t>health.gov</w:t>
                    </w:r>
                    <w:r w:rsidR="00843DEC" w:rsidRPr="007D72AE">
                      <w:t>.sk | www.</w:t>
                    </w:r>
                    <w:r>
                      <w:t>health.gov</w:t>
                    </w:r>
                    <w:r w:rsidR="00843DEC" w:rsidRPr="007D72AE">
                      <w:t>.sk</w:t>
                    </w:r>
                  </w:p>
                  <w:p w14:paraId="0ADA2A4B" w14:textId="77777777" w:rsidR="00843DEC" w:rsidRDefault="00843DEC" w:rsidP="0022670F">
                    <w:pPr>
                      <w:pStyle w:val="ezdraviepaticka"/>
                    </w:pPr>
                  </w:p>
                </w:txbxContent>
              </v:textbox>
            </v:shape>
          </w:pict>
        </mc:Fallback>
      </mc:AlternateContent>
    </w:r>
  </w:p>
  <w:p w14:paraId="29C170C3" w14:textId="77777777" w:rsidR="00843DEC" w:rsidRDefault="00843DEC" w:rsidP="00950B61">
    <w:pPr>
      <w:pStyle w:val="ezdravieverziadokumentu"/>
    </w:pPr>
  </w:p>
  <w:p w14:paraId="7D0FAF7E" w14:textId="3669B6E4" w:rsidR="00843DEC" w:rsidRPr="002C15DD" w:rsidRDefault="00843DEC" w:rsidP="002C15DD">
    <w:pPr>
      <w:pStyle w:val="ezdravieverziadokumentu"/>
      <w:rPr>
        <w:noProof/>
        <w:lang w:val="en-US"/>
      </w:rPr>
    </w:pPr>
    <w:r w:rsidRPr="00615D1F">
      <w:fldChar w:fldCharType="begin"/>
    </w:r>
    <w:r w:rsidRPr="00615D1F">
      <w:instrText xml:space="preserve">PAGE  </w:instrText>
    </w:r>
    <w:r w:rsidRPr="00615D1F">
      <w:fldChar w:fldCharType="separate"/>
    </w:r>
    <w:r w:rsidR="00762BC8">
      <w:rPr>
        <w:noProof/>
      </w:rPr>
      <w:t>1</w:t>
    </w:r>
    <w:r w:rsidRPr="00615D1F">
      <w:fldChar w:fldCharType="end"/>
    </w:r>
    <w:r w:rsidRPr="00615D1F">
      <w:t xml:space="preserve"> </w:t>
    </w:r>
    <w:r w:rsidRPr="00615D1F">
      <w:rPr>
        <w:lang w:val="en-US"/>
      </w:rPr>
      <w:t xml:space="preserve">/ </w:t>
    </w:r>
    <w:r w:rsidR="003E7989">
      <w:fldChar w:fldCharType="begin"/>
    </w:r>
    <w:r w:rsidR="003E7989">
      <w:instrText>NUMPAGES   \* MERGEFORMAT</w:instrText>
    </w:r>
    <w:r w:rsidR="003E7989">
      <w:fldChar w:fldCharType="separate"/>
    </w:r>
    <w:r w:rsidR="00762BC8" w:rsidRPr="00762BC8">
      <w:rPr>
        <w:noProof/>
        <w:lang w:val="en-US"/>
      </w:rPr>
      <w:t>2</w:t>
    </w:r>
    <w:r w:rsidR="003E7989">
      <w:rPr>
        <w:noProof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0BDB41" w14:textId="77777777" w:rsidR="003E7989" w:rsidRDefault="003E7989" w:rsidP="00B00750">
      <w:pPr>
        <w:spacing w:after="0" w:line="240" w:lineRule="auto"/>
      </w:pPr>
      <w:r>
        <w:separator/>
      </w:r>
    </w:p>
    <w:p w14:paraId="15E7245B" w14:textId="77777777" w:rsidR="003E7989" w:rsidRDefault="003E7989"/>
    <w:p w14:paraId="5F6A856F" w14:textId="77777777" w:rsidR="003E7989" w:rsidRDefault="003E7989"/>
    <w:p w14:paraId="148DCD04" w14:textId="77777777" w:rsidR="003E7989" w:rsidRDefault="003E7989"/>
  </w:footnote>
  <w:footnote w:type="continuationSeparator" w:id="0">
    <w:p w14:paraId="316BD112" w14:textId="77777777" w:rsidR="003E7989" w:rsidRDefault="003E7989" w:rsidP="00B00750">
      <w:pPr>
        <w:spacing w:after="0" w:line="240" w:lineRule="auto"/>
      </w:pPr>
      <w:r>
        <w:continuationSeparator/>
      </w:r>
    </w:p>
    <w:p w14:paraId="10406D05" w14:textId="77777777" w:rsidR="003E7989" w:rsidRDefault="003E7989"/>
    <w:p w14:paraId="12A30541" w14:textId="77777777" w:rsidR="003E7989" w:rsidRDefault="003E7989"/>
    <w:p w14:paraId="130D3714" w14:textId="77777777" w:rsidR="003E7989" w:rsidRDefault="003E7989"/>
  </w:footnote>
  <w:footnote w:type="continuationNotice" w:id="1">
    <w:p w14:paraId="04C29E02" w14:textId="77777777" w:rsidR="003E7989" w:rsidRDefault="003E798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66F15" w14:textId="0BB3D056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  <w:r>
      <w:tab/>
    </w:r>
    <w:r>
      <w:rPr>
        <w:noProof/>
      </w:rPr>
      <w:tab/>
    </w:r>
  </w:p>
  <w:p w14:paraId="33E0255D" w14:textId="77777777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</w:p>
  <w:p w14:paraId="3906251F" w14:textId="77777777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</w:p>
  <w:p w14:paraId="3BCAE2EA" w14:textId="77777777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A39B2" w14:textId="1B1FEB5A" w:rsidR="00843DEC" w:rsidRDefault="00837907" w:rsidP="00491B68">
    <w:pPr>
      <w:pStyle w:val="Pta"/>
      <w:pBdr>
        <w:top w:val="none" w:sz="0" w:space="0" w:color="auto"/>
      </w:pBdr>
      <w:tabs>
        <w:tab w:val="clear" w:pos="4536"/>
        <w:tab w:val="clear" w:pos="9498"/>
        <w:tab w:val="right" w:pos="9639"/>
      </w:tabs>
    </w:pPr>
    <w:r w:rsidRPr="00146A07">
      <w:rPr>
        <w:noProof/>
      </w:rPr>
      <w:drawing>
        <wp:anchor distT="0" distB="0" distL="114300" distR="114300" simplePos="0" relativeHeight="251658243" behindDoc="1" locked="0" layoutInCell="1" allowOverlap="1" wp14:anchorId="082C958A" wp14:editId="483C421D">
          <wp:simplePos x="0" y="0"/>
          <wp:positionH relativeFrom="margin">
            <wp:posOffset>2171700</wp:posOffset>
          </wp:positionH>
          <wp:positionV relativeFrom="margin">
            <wp:posOffset>-635000</wp:posOffset>
          </wp:positionV>
          <wp:extent cx="1606550" cy="421005"/>
          <wp:effectExtent l="0" t="0" r="0" b="0"/>
          <wp:wrapNone/>
          <wp:docPr id="16" name="Obrázo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mzsr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6550" cy="421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91B68" w:rsidRPr="00146A07">
      <w:rPr>
        <w:noProof/>
      </w:rPr>
      <w:drawing>
        <wp:anchor distT="0" distB="0" distL="114300" distR="114300" simplePos="0" relativeHeight="251658244" behindDoc="1" locked="0" layoutInCell="1" allowOverlap="1" wp14:anchorId="1F4C490F" wp14:editId="729701E7">
          <wp:simplePos x="0" y="0"/>
          <wp:positionH relativeFrom="column">
            <wp:posOffset>4581525</wp:posOffset>
          </wp:positionH>
          <wp:positionV relativeFrom="paragraph">
            <wp:posOffset>-635</wp:posOffset>
          </wp:positionV>
          <wp:extent cx="1099468" cy="422695"/>
          <wp:effectExtent l="0" t="0" r="0" b="0"/>
          <wp:wrapNone/>
          <wp:docPr id="15" name="Obrázo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" name="PO_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9468" cy="422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91B68" w:rsidRPr="00146A07">
      <w:rPr>
        <w:noProof/>
      </w:rPr>
      <w:drawing>
        <wp:anchor distT="0" distB="0" distL="114300" distR="114300" simplePos="0" relativeHeight="251658242" behindDoc="1" locked="0" layoutInCell="1" allowOverlap="1" wp14:anchorId="68645AB3" wp14:editId="6CF86BFA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596390" cy="400685"/>
          <wp:effectExtent l="0" t="0" r="0" b="0"/>
          <wp:wrapNone/>
          <wp:docPr id="17" name="Obrázok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k_financovane_europskou_uniou_pos (1)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6390" cy="4006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91B68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8EF49546"/>
    <w:lvl w:ilvl="0">
      <w:start w:val="1"/>
      <w:numFmt w:val="bullet"/>
      <w:pStyle w:val="Zo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9BEAA26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F9C1DD"/>
    <w:multiLevelType w:val="multilevel"/>
    <w:tmpl w:val="00000001"/>
    <w:name w:val="HTML-List16368093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3" w15:restartNumberingAfterBreak="0">
    <w:nsid w:val="00F9D546"/>
    <w:multiLevelType w:val="multilevel"/>
    <w:tmpl w:val="00000001"/>
    <w:name w:val="HTML-List16373062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4" w15:restartNumberingAfterBreak="0">
    <w:nsid w:val="00F9DEFA"/>
    <w:multiLevelType w:val="multilevel"/>
    <w:tmpl w:val="00000002"/>
    <w:name w:val="HTML-List16375546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5" w15:restartNumberingAfterBreak="0">
    <w:nsid w:val="00F9DF39"/>
    <w:multiLevelType w:val="multilevel"/>
    <w:tmpl w:val="00000001"/>
    <w:name w:val="HTML-List16375609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6" w15:restartNumberingAfterBreak="0">
    <w:nsid w:val="00F9DFD5"/>
    <w:multiLevelType w:val="multilevel"/>
    <w:tmpl w:val="00000001"/>
    <w:name w:val="HTML-List16375765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7" w15:restartNumberingAfterBreak="0">
    <w:nsid w:val="00F9E0EE"/>
    <w:multiLevelType w:val="multilevel"/>
    <w:tmpl w:val="00000001"/>
    <w:name w:val="HTML-List16376046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8" w15:restartNumberingAfterBreak="0">
    <w:nsid w:val="03323948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abstractNum w:abstractNumId="9" w15:restartNumberingAfterBreak="0">
    <w:nsid w:val="08345A34"/>
    <w:multiLevelType w:val="multilevel"/>
    <w:tmpl w:val="AD4A8C86"/>
    <w:lvl w:ilvl="0">
      <w:start w:val="1"/>
      <w:numFmt w:val="bullet"/>
      <w:lvlText w:val=""/>
      <w:lvlJc w:val="left"/>
      <w:pPr>
        <w:ind w:left="1191" w:hanging="454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477D60"/>
    <w:multiLevelType w:val="hybridMultilevel"/>
    <w:tmpl w:val="53762B44"/>
    <w:lvl w:ilvl="0" w:tplc="569281EC">
      <w:start w:val="1"/>
      <w:numFmt w:val="lowerLetter"/>
      <w:pStyle w:val="ESOOdrka-abcd1"/>
      <w:lvlText w:val="%1."/>
      <w:lvlJc w:val="left"/>
      <w:pPr>
        <w:ind w:left="1276" w:hanging="360"/>
      </w:pPr>
    </w:lvl>
    <w:lvl w:ilvl="1" w:tplc="04050019">
      <w:start w:val="1"/>
      <w:numFmt w:val="lowerLetter"/>
      <w:lvlText w:val="%2."/>
      <w:lvlJc w:val="left"/>
      <w:pPr>
        <w:ind w:left="1996" w:hanging="360"/>
      </w:pPr>
    </w:lvl>
    <w:lvl w:ilvl="2" w:tplc="0405001B">
      <w:start w:val="1"/>
      <w:numFmt w:val="lowerRoman"/>
      <w:lvlText w:val="%3."/>
      <w:lvlJc w:val="right"/>
      <w:pPr>
        <w:ind w:left="2716" w:hanging="180"/>
      </w:pPr>
    </w:lvl>
    <w:lvl w:ilvl="3" w:tplc="0405000F" w:tentative="1">
      <w:start w:val="1"/>
      <w:numFmt w:val="decimal"/>
      <w:lvlText w:val="%4."/>
      <w:lvlJc w:val="left"/>
      <w:pPr>
        <w:ind w:left="3436" w:hanging="360"/>
      </w:pPr>
    </w:lvl>
    <w:lvl w:ilvl="4" w:tplc="04050019" w:tentative="1">
      <w:start w:val="1"/>
      <w:numFmt w:val="lowerLetter"/>
      <w:lvlText w:val="%5."/>
      <w:lvlJc w:val="left"/>
      <w:pPr>
        <w:ind w:left="4156" w:hanging="360"/>
      </w:pPr>
    </w:lvl>
    <w:lvl w:ilvl="5" w:tplc="0405001B" w:tentative="1">
      <w:start w:val="1"/>
      <w:numFmt w:val="lowerRoman"/>
      <w:lvlText w:val="%6."/>
      <w:lvlJc w:val="right"/>
      <w:pPr>
        <w:ind w:left="4876" w:hanging="180"/>
      </w:pPr>
    </w:lvl>
    <w:lvl w:ilvl="6" w:tplc="0405000F" w:tentative="1">
      <w:start w:val="1"/>
      <w:numFmt w:val="decimal"/>
      <w:lvlText w:val="%7."/>
      <w:lvlJc w:val="left"/>
      <w:pPr>
        <w:ind w:left="5596" w:hanging="360"/>
      </w:pPr>
    </w:lvl>
    <w:lvl w:ilvl="7" w:tplc="04050019" w:tentative="1">
      <w:start w:val="1"/>
      <w:numFmt w:val="lowerLetter"/>
      <w:lvlText w:val="%8."/>
      <w:lvlJc w:val="left"/>
      <w:pPr>
        <w:ind w:left="6316" w:hanging="360"/>
      </w:pPr>
    </w:lvl>
    <w:lvl w:ilvl="8" w:tplc="040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11" w15:restartNumberingAfterBreak="0">
    <w:nsid w:val="0D8C7034"/>
    <w:multiLevelType w:val="multilevel"/>
    <w:tmpl w:val="FEA4A0E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170608F7"/>
    <w:multiLevelType w:val="hybridMultilevel"/>
    <w:tmpl w:val="498832C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B94F16"/>
    <w:multiLevelType w:val="hybridMultilevel"/>
    <w:tmpl w:val="40E4F8F4"/>
    <w:lvl w:ilvl="0" w:tplc="6C404388">
      <w:start w:val="14"/>
      <w:numFmt w:val="bullet"/>
      <w:lvlText w:val="-"/>
      <w:lvlJc w:val="left"/>
      <w:pPr>
        <w:ind w:left="720" w:hanging="360"/>
      </w:pPr>
      <w:rPr>
        <w:rFonts w:ascii="Soho Gothic Pro" w:eastAsia="Calibri" w:hAnsi="Soho Gothic Pro" w:cs="Tahoma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871F99"/>
    <w:multiLevelType w:val="hybridMultilevel"/>
    <w:tmpl w:val="E3F8324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463BCC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abstractNum w:abstractNumId="16" w15:restartNumberingAfterBreak="0">
    <w:nsid w:val="23953F89"/>
    <w:multiLevelType w:val="hybridMultilevel"/>
    <w:tmpl w:val="8CC86304"/>
    <w:lvl w:ilvl="0" w:tplc="041B0003">
      <w:start w:val="1"/>
      <w:numFmt w:val="decimal"/>
      <w:pStyle w:val="ESONumbered1"/>
      <w:lvlText w:val="%1."/>
      <w:lvlJc w:val="left"/>
      <w:pPr>
        <w:ind w:left="2340" w:hanging="360"/>
      </w:pPr>
      <w:rPr>
        <w:rFonts w:cs="Times New Roman"/>
      </w:rPr>
    </w:lvl>
    <w:lvl w:ilvl="1" w:tplc="041B000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2" w:tplc="041B0005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B0001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B0003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B0005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B0001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B0003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B0005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7" w15:restartNumberingAfterBreak="0">
    <w:nsid w:val="2414580B"/>
    <w:multiLevelType w:val="hybridMultilevel"/>
    <w:tmpl w:val="F522D6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2522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73379D7"/>
    <w:multiLevelType w:val="multilevel"/>
    <w:tmpl w:val="3F08930C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1" w:hanging="1584"/>
      </w:pPr>
      <w:rPr>
        <w:rFonts w:hint="default"/>
      </w:rPr>
    </w:lvl>
  </w:abstractNum>
  <w:abstractNum w:abstractNumId="20" w15:restartNumberingAfterBreak="0">
    <w:nsid w:val="27482D7B"/>
    <w:multiLevelType w:val="hybridMultilevel"/>
    <w:tmpl w:val="8E88848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457E3E"/>
    <w:multiLevelType w:val="hybridMultilevel"/>
    <w:tmpl w:val="63C28D0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DE6662"/>
    <w:multiLevelType w:val="multilevel"/>
    <w:tmpl w:val="857C5A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CCE277C"/>
    <w:multiLevelType w:val="multilevel"/>
    <w:tmpl w:val="E7F2D0E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2FAE6768"/>
    <w:multiLevelType w:val="hybridMultilevel"/>
    <w:tmpl w:val="E35011C0"/>
    <w:lvl w:ilvl="0" w:tplc="449ED24E">
      <w:start w:val="1"/>
      <w:numFmt w:val="bullet"/>
      <w:pStyle w:val="ezdravieodrka3"/>
      <w:lvlText w:val=""/>
      <w:lvlJc w:val="left"/>
      <w:pPr>
        <w:ind w:left="1588" w:hanging="397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CA32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33EA65F4"/>
    <w:multiLevelType w:val="hybridMultilevel"/>
    <w:tmpl w:val="1AB02398"/>
    <w:lvl w:ilvl="0" w:tplc="8CB2EDFE">
      <w:start w:val="1"/>
      <w:numFmt w:val="decimal"/>
      <w:pStyle w:val="ezdravieodrazkacislovana"/>
      <w:lvlText w:val="%1."/>
      <w:lvlJc w:val="left"/>
      <w:pPr>
        <w:ind w:left="7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4777F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3AB90A7D"/>
    <w:multiLevelType w:val="hybridMultilevel"/>
    <w:tmpl w:val="29A27D3A"/>
    <w:name w:val="WW8Num32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250B88"/>
    <w:multiLevelType w:val="multilevel"/>
    <w:tmpl w:val="CF2204F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3E063B09"/>
    <w:multiLevelType w:val="multilevel"/>
    <w:tmpl w:val="791EDC6E"/>
    <w:lvl w:ilvl="0">
      <w:start w:val="1"/>
      <w:numFmt w:val="decimal"/>
      <w:lvlText w:val="%1."/>
      <w:lvlJc w:val="left"/>
      <w:pPr>
        <w:ind w:left="789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1" w:hanging="1584"/>
      </w:pPr>
      <w:rPr>
        <w:rFonts w:hint="default"/>
      </w:rPr>
    </w:lvl>
  </w:abstractNum>
  <w:abstractNum w:abstractNumId="31" w15:restartNumberingAfterBreak="0">
    <w:nsid w:val="3E976DD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095433B"/>
    <w:multiLevelType w:val="hybridMultilevel"/>
    <w:tmpl w:val="D474FD3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AE5F17"/>
    <w:multiLevelType w:val="multilevel"/>
    <w:tmpl w:val="2CD2F8DE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884CA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481474C2"/>
    <w:multiLevelType w:val="multilevel"/>
    <w:tmpl w:val="E20ED7B2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491E4D95"/>
    <w:multiLevelType w:val="multilevel"/>
    <w:tmpl w:val="84B0D5E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 w15:restartNumberingAfterBreak="0">
    <w:nsid w:val="4EED1904"/>
    <w:multiLevelType w:val="hybridMultilevel"/>
    <w:tmpl w:val="FC8069F8"/>
    <w:lvl w:ilvl="0" w:tplc="AC8AA492">
      <w:start w:val="1"/>
      <w:numFmt w:val="bullet"/>
      <w:pStyle w:val="ezdravieodrka1"/>
      <w:lvlText w:val=""/>
      <w:lvlJc w:val="left"/>
      <w:pPr>
        <w:ind w:left="720" w:hanging="360"/>
      </w:pPr>
      <w:rPr>
        <w:rFonts w:ascii="Wingdings" w:hAnsi="Wingdings" w:hint="default"/>
        <w:color w:val="C60C30" w:themeColor="text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A80AF7"/>
    <w:multiLevelType w:val="multilevel"/>
    <w:tmpl w:val="4B66E2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ESOOdrkyslovan3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 w15:restartNumberingAfterBreak="0">
    <w:nsid w:val="558B775F"/>
    <w:multiLevelType w:val="hybridMultilevel"/>
    <w:tmpl w:val="604E08AE"/>
    <w:lvl w:ilvl="0" w:tplc="3BE40C32">
      <w:start w:val="1"/>
      <w:numFmt w:val="bullet"/>
      <w:pStyle w:val="ezdravieodrka4"/>
      <w:lvlText w:val=""/>
      <w:lvlJc w:val="left"/>
      <w:pPr>
        <w:ind w:left="1928" w:hanging="3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7526C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5BF1763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5C3107DC"/>
    <w:multiLevelType w:val="hybridMultilevel"/>
    <w:tmpl w:val="50287736"/>
    <w:lvl w:ilvl="0" w:tplc="05665642">
      <w:start w:val="1"/>
      <w:numFmt w:val="lowerLetter"/>
      <w:pStyle w:val="ezdravieodrazkaabecedna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394F57"/>
    <w:multiLevelType w:val="multilevel"/>
    <w:tmpl w:val="E7F2D0E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64B836CA"/>
    <w:multiLevelType w:val="multilevel"/>
    <w:tmpl w:val="84B0D5EE"/>
    <w:lvl w:ilvl="0">
      <w:start w:val="1"/>
      <w:numFmt w:val="decimal"/>
      <w:pStyle w:val="ezdravienadpis1cislovany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ezdravienadpis2cislovany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zdravienadpis3cislovany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ezdravienadpis4cislovany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ezdravienadpis5cislovany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ezdravienadpis6cislovany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5" w15:restartNumberingAfterBreak="0">
    <w:nsid w:val="64FB4D1F"/>
    <w:multiLevelType w:val="hybridMultilevel"/>
    <w:tmpl w:val="AD4A8C86"/>
    <w:lvl w:ilvl="0" w:tplc="17429056">
      <w:start w:val="1"/>
      <w:numFmt w:val="bullet"/>
      <w:pStyle w:val="ezdravieodrka2"/>
      <w:lvlText w:val=""/>
      <w:lvlJc w:val="left"/>
      <w:pPr>
        <w:ind w:left="1191" w:hanging="454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59608D5"/>
    <w:multiLevelType w:val="hybridMultilevel"/>
    <w:tmpl w:val="E66A1692"/>
    <w:lvl w:ilvl="0" w:tplc="4D58B436">
      <w:start w:val="1"/>
      <w:numFmt w:val="decimal"/>
      <w:pStyle w:val="ESOOdrkyslovan1"/>
      <w:lvlText w:val="%1."/>
      <w:lvlJc w:val="left"/>
      <w:pPr>
        <w:tabs>
          <w:tab w:val="num" w:pos="1220"/>
        </w:tabs>
        <w:ind w:left="12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940"/>
        </w:tabs>
        <w:ind w:left="19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660"/>
        </w:tabs>
        <w:ind w:left="26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380"/>
        </w:tabs>
        <w:ind w:left="33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4100"/>
        </w:tabs>
        <w:ind w:left="41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820"/>
        </w:tabs>
        <w:ind w:left="48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540"/>
        </w:tabs>
        <w:ind w:left="55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260"/>
        </w:tabs>
        <w:ind w:left="62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980"/>
        </w:tabs>
        <w:ind w:left="6980" w:hanging="180"/>
      </w:pPr>
      <w:rPr>
        <w:rFonts w:cs="Times New Roman"/>
      </w:rPr>
    </w:lvl>
  </w:abstractNum>
  <w:abstractNum w:abstractNumId="47" w15:restartNumberingAfterBreak="0">
    <w:nsid w:val="6DEA7EE2"/>
    <w:multiLevelType w:val="hybridMultilevel"/>
    <w:tmpl w:val="8E7215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FF439FC"/>
    <w:multiLevelType w:val="hybridMultilevel"/>
    <w:tmpl w:val="FCF626D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62239A"/>
    <w:multiLevelType w:val="multilevel"/>
    <w:tmpl w:val="71E0FB3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0" w15:restartNumberingAfterBreak="0">
    <w:nsid w:val="75062676"/>
    <w:multiLevelType w:val="multilevel"/>
    <w:tmpl w:val="064E630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1" w15:restartNumberingAfterBreak="0">
    <w:nsid w:val="76F316C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785E0ADD"/>
    <w:multiLevelType w:val="hybridMultilevel"/>
    <w:tmpl w:val="5CC6B25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90F7DF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4" w15:restartNumberingAfterBreak="0">
    <w:nsid w:val="7FAB25E9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38"/>
  </w:num>
  <w:num w:numId="4">
    <w:abstractNumId w:val="16"/>
  </w:num>
  <w:num w:numId="5">
    <w:abstractNumId w:val="46"/>
  </w:num>
  <w:num w:numId="6">
    <w:abstractNumId w:val="10"/>
  </w:num>
  <w:num w:numId="7">
    <w:abstractNumId w:val="37"/>
  </w:num>
  <w:num w:numId="8">
    <w:abstractNumId w:val="45"/>
  </w:num>
  <w:num w:numId="9">
    <w:abstractNumId w:val="24"/>
  </w:num>
  <w:num w:numId="10">
    <w:abstractNumId w:val="39"/>
  </w:num>
  <w:num w:numId="11">
    <w:abstractNumId w:val="44"/>
  </w:num>
  <w:num w:numId="12">
    <w:abstractNumId w:val="19"/>
  </w:num>
  <w:num w:numId="13">
    <w:abstractNumId w:val="54"/>
  </w:num>
  <w:num w:numId="14">
    <w:abstractNumId w:val="35"/>
  </w:num>
  <w:num w:numId="15">
    <w:abstractNumId w:val="27"/>
  </w:num>
  <w:num w:numId="16">
    <w:abstractNumId w:val="34"/>
  </w:num>
  <w:num w:numId="17">
    <w:abstractNumId w:val="18"/>
  </w:num>
  <w:num w:numId="18">
    <w:abstractNumId w:val="9"/>
  </w:num>
  <w:num w:numId="19">
    <w:abstractNumId w:val="11"/>
  </w:num>
  <w:num w:numId="20">
    <w:abstractNumId w:val="49"/>
  </w:num>
  <w:num w:numId="21">
    <w:abstractNumId w:val="50"/>
  </w:num>
  <w:num w:numId="22">
    <w:abstractNumId w:val="31"/>
  </w:num>
  <w:num w:numId="23">
    <w:abstractNumId w:val="43"/>
  </w:num>
  <w:num w:numId="24">
    <w:abstractNumId w:val="29"/>
  </w:num>
  <w:num w:numId="25">
    <w:abstractNumId w:val="41"/>
  </w:num>
  <w:num w:numId="26">
    <w:abstractNumId w:val="23"/>
  </w:num>
  <w:num w:numId="27">
    <w:abstractNumId w:val="53"/>
  </w:num>
  <w:num w:numId="28">
    <w:abstractNumId w:val="40"/>
  </w:num>
  <w:num w:numId="29">
    <w:abstractNumId w:val="51"/>
  </w:num>
  <w:num w:numId="30">
    <w:abstractNumId w:val="36"/>
  </w:num>
  <w:num w:numId="31">
    <w:abstractNumId w:val="8"/>
  </w:num>
  <w:num w:numId="32">
    <w:abstractNumId w:val="30"/>
  </w:num>
  <w:num w:numId="33">
    <w:abstractNumId w:val="25"/>
  </w:num>
  <w:num w:numId="34">
    <w:abstractNumId w:val="42"/>
  </w:num>
  <w:num w:numId="35">
    <w:abstractNumId w:val="15"/>
  </w:num>
  <w:num w:numId="36">
    <w:abstractNumId w:val="26"/>
  </w:num>
  <w:num w:numId="37">
    <w:abstractNumId w:val="33"/>
  </w:num>
  <w:num w:numId="38">
    <w:abstractNumId w:val="26"/>
    <w:lvlOverride w:ilvl="0">
      <w:startOverride w:val="1"/>
    </w:lvlOverride>
  </w:num>
  <w:num w:numId="39">
    <w:abstractNumId w:val="26"/>
    <w:lvlOverride w:ilvl="0">
      <w:startOverride w:val="1"/>
    </w:lvlOverride>
  </w:num>
  <w:num w:numId="40">
    <w:abstractNumId w:val="21"/>
  </w:num>
  <w:num w:numId="41">
    <w:abstractNumId w:val="32"/>
  </w:num>
  <w:num w:numId="42">
    <w:abstractNumId w:val="20"/>
  </w:num>
  <w:num w:numId="43">
    <w:abstractNumId w:val="52"/>
  </w:num>
  <w:num w:numId="44">
    <w:abstractNumId w:val="13"/>
  </w:num>
  <w:num w:numId="45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7"/>
  </w:num>
  <w:num w:numId="47">
    <w:abstractNumId w:val="48"/>
  </w:num>
  <w:num w:numId="48">
    <w:abstractNumId w:val="47"/>
  </w:num>
  <w:num w:numId="49">
    <w:abstractNumId w:val="12"/>
  </w:num>
  <w:num w:numId="50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hideGrammaticalErrors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49">
      <o:colormru v:ext="edit" colors="#191946,#eb007d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B7D"/>
    <w:rsid w:val="00000CA4"/>
    <w:rsid w:val="000105A6"/>
    <w:rsid w:val="000120B5"/>
    <w:rsid w:val="00012706"/>
    <w:rsid w:val="00012FF8"/>
    <w:rsid w:val="000207B4"/>
    <w:rsid w:val="00020B9D"/>
    <w:rsid w:val="00020CD3"/>
    <w:rsid w:val="00020EAC"/>
    <w:rsid w:val="00022D17"/>
    <w:rsid w:val="00024683"/>
    <w:rsid w:val="000263F4"/>
    <w:rsid w:val="00026471"/>
    <w:rsid w:val="00027236"/>
    <w:rsid w:val="00031051"/>
    <w:rsid w:val="00032B4F"/>
    <w:rsid w:val="000333AE"/>
    <w:rsid w:val="00033B2B"/>
    <w:rsid w:val="000369A5"/>
    <w:rsid w:val="00040C2A"/>
    <w:rsid w:val="000411D0"/>
    <w:rsid w:val="000471BD"/>
    <w:rsid w:val="00052797"/>
    <w:rsid w:val="00054DEC"/>
    <w:rsid w:val="00054E33"/>
    <w:rsid w:val="00056020"/>
    <w:rsid w:val="00056C54"/>
    <w:rsid w:val="000577FA"/>
    <w:rsid w:val="00061974"/>
    <w:rsid w:val="00061C96"/>
    <w:rsid w:val="00061F86"/>
    <w:rsid w:val="00064F0B"/>
    <w:rsid w:val="000650DA"/>
    <w:rsid w:val="000658EF"/>
    <w:rsid w:val="00065B9A"/>
    <w:rsid w:val="00067676"/>
    <w:rsid w:val="00076DB2"/>
    <w:rsid w:val="00082C32"/>
    <w:rsid w:val="000913B2"/>
    <w:rsid w:val="00091FE1"/>
    <w:rsid w:val="0009707D"/>
    <w:rsid w:val="000A22B3"/>
    <w:rsid w:val="000A3E21"/>
    <w:rsid w:val="000B3921"/>
    <w:rsid w:val="000B6CDC"/>
    <w:rsid w:val="000B70FB"/>
    <w:rsid w:val="000C0850"/>
    <w:rsid w:val="000C1219"/>
    <w:rsid w:val="000C307C"/>
    <w:rsid w:val="000C31A7"/>
    <w:rsid w:val="000C4292"/>
    <w:rsid w:val="000C79BA"/>
    <w:rsid w:val="000D1250"/>
    <w:rsid w:val="000D3478"/>
    <w:rsid w:val="000D544C"/>
    <w:rsid w:val="000D57D2"/>
    <w:rsid w:val="000D5999"/>
    <w:rsid w:val="000D5D72"/>
    <w:rsid w:val="000D6014"/>
    <w:rsid w:val="000D657A"/>
    <w:rsid w:val="000E3D99"/>
    <w:rsid w:val="000E4AAB"/>
    <w:rsid w:val="000E4D6E"/>
    <w:rsid w:val="000E6063"/>
    <w:rsid w:val="000E7CE6"/>
    <w:rsid w:val="000F33AB"/>
    <w:rsid w:val="000F33E9"/>
    <w:rsid w:val="000F41F9"/>
    <w:rsid w:val="000F4D0C"/>
    <w:rsid w:val="00101092"/>
    <w:rsid w:val="00101576"/>
    <w:rsid w:val="00103FF8"/>
    <w:rsid w:val="00105E27"/>
    <w:rsid w:val="00106FDA"/>
    <w:rsid w:val="00107C9A"/>
    <w:rsid w:val="00114E69"/>
    <w:rsid w:val="00115168"/>
    <w:rsid w:val="001216CA"/>
    <w:rsid w:val="00121F92"/>
    <w:rsid w:val="001227B7"/>
    <w:rsid w:val="00123181"/>
    <w:rsid w:val="00125E18"/>
    <w:rsid w:val="00126055"/>
    <w:rsid w:val="001274BA"/>
    <w:rsid w:val="00127BBD"/>
    <w:rsid w:val="0013469B"/>
    <w:rsid w:val="00134BAC"/>
    <w:rsid w:val="00135645"/>
    <w:rsid w:val="00136590"/>
    <w:rsid w:val="00136BCB"/>
    <w:rsid w:val="0014033D"/>
    <w:rsid w:val="00145379"/>
    <w:rsid w:val="00146021"/>
    <w:rsid w:val="001501C2"/>
    <w:rsid w:val="00150241"/>
    <w:rsid w:val="00154149"/>
    <w:rsid w:val="00156477"/>
    <w:rsid w:val="00160589"/>
    <w:rsid w:val="00162771"/>
    <w:rsid w:val="00170F17"/>
    <w:rsid w:val="00171945"/>
    <w:rsid w:val="00171C8E"/>
    <w:rsid w:val="001754CB"/>
    <w:rsid w:val="0017732D"/>
    <w:rsid w:val="0018159E"/>
    <w:rsid w:val="00182733"/>
    <w:rsid w:val="001857DD"/>
    <w:rsid w:val="00186B2F"/>
    <w:rsid w:val="0019107F"/>
    <w:rsid w:val="001935DF"/>
    <w:rsid w:val="00194BE3"/>
    <w:rsid w:val="001950A3"/>
    <w:rsid w:val="001A15CE"/>
    <w:rsid w:val="001A6859"/>
    <w:rsid w:val="001A6E06"/>
    <w:rsid w:val="001B0165"/>
    <w:rsid w:val="001B05C2"/>
    <w:rsid w:val="001B3854"/>
    <w:rsid w:val="001B4701"/>
    <w:rsid w:val="001B5C5C"/>
    <w:rsid w:val="001B66B9"/>
    <w:rsid w:val="001B7348"/>
    <w:rsid w:val="001C148D"/>
    <w:rsid w:val="001C3785"/>
    <w:rsid w:val="001C4559"/>
    <w:rsid w:val="001C5F62"/>
    <w:rsid w:val="001C6FC5"/>
    <w:rsid w:val="001D4C53"/>
    <w:rsid w:val="001E21A8"/>
    <w:rsid w:val="001E23E1"/>
    <w:rsid w:val="001E3812"/>
    <w:rsid w:val="001F02EE"/>
    <w:rsid w:val="001F21C7"/>
    <w:rsid w:val="001F31D2"/>
    <w:rsid w:val="001F3859"/>
    <w:rsid w:val="001F4755"/>
    <w:rsid w:val="00203F63"/>
    <w:rsid w:val="002054B3"/>
    <w:rsid w:val="00205BED"/>
    <w:rsid w:val="00207C05"/>
    <w:rsid w:val="00210E7E"/>
    <w:rsid w:val="002126A0"/>
    <w:rsid w:val="00213592"/>
    <w:rsid w:val="00215F53"/>
    <w:rsid w:val="00220B1F"/>
    <w:rsid w:val="00221E6A"/>
    <w:rsid w:val="00222F66"/>
    <w:rsid w:val="00224D22"/>
    <w:rsid w:val="00225BA5"/>
    <w:rsid w:val="0022670F"/>
    <w:rsid w:val="00230D8F"/>
    <w:rsid w:val="00231488"/>
    <w:rsid w:val="00232DF0"/>
    <w:rsid w:val="002331C8"/>
    <w:rsid w:val="0023358A"/>
    <w:rsid w:val="00235B7D"/>
    <w:rsid w:val="00240C89"/>
    <w:rsid w:val="00245BBE"/>
    <w:rsid w:val="00252AF2"/>
    <w:rsid w:val="0025558C"/>
    <w:rsid w:val="002578CB"/>
    <w:rsid w:val="002624FE"/>
    <w:rsid w:val="00262DA2"/>
    <w:rsid w:val="00262E09"/>
    <w:rsid w:val="00262F72"/>
    <w:rsid w:val="00263F42"/>
    <w:rsid w:val="00264C59"/>
    <w:rsid w:val="00266129"/>
    <w:rsid w:val="00266C46"/>
    <w:rsid w:val="00271387"/>
    <w:rsid w:val="0027603B"/>
    <w:rsid w:val="00276642"/>
    <w:rsid w:val="002776BF"/>
    <w:rsid w:val="002812F2"/>
    <w:rsid w:val="00281ACA"/>
    <w:rsid w:val="00281AE3"/>
    <w:rsid w:val="00284512"/>
    <w:rsid w:val="00284A9C"/>
    <w:rsid w:val="00292BA2"/>
    <w:rsid w:val="0029321A"/>
    <w:rsid w:val="00297F40"/>
    <w:rsid w:val="002A137D"/>
    <w:rsid w:val="002A6612"/>
    <w:rsid w:val="002A753A"/>
    <w:rsid w:val="002A7BED"/>
    <w:rsid w:val="002B0176"/>
    <w:rsid w:val="002C0638"/>
    <w:rsid w:val="002C15DD"/>
    <w:rsid w:val="002C20CC"/>
    <w:rsid w:val="002C3C92"/>
    <w:rsid w:val="002C5D75"/>
    <w:rsid w:val="002C6B21"/>
    <w:rsid w:val="002C7C18"/>
    <w:rsid w:val="002D1D2B"/>
    <w:rsid w:val="002D2148"/>
    <w:rsid w:val="002D22CE"/>
    <w:rsid w:val="002D46D8"/>
    <w:rsid w:val="002D49CA"/>
    <w:rsid w:val="002D7184"/>
    <w:rsid w:val="002D7452"/>
    <w:rsid w:val="002E010B"/>
    <w:rsid w:val="002E0CC5"/>
    <w:rsid w:val="002E5A07"/>
    <w:rsid w:val="002E6758"/>
    <w:rsid w:val="002E71A9"/>
    <w:rsid w:val="002F390D"/>
    <w:rsid w:val="002F4445"/>
    <w:rsid w:val="002F492F"/>
    <w:rsid w:val="003007DF"/>
    <w:rsid w:val="0030234F"/>
    <w:rsid w:val="00303319"/>
    <w:rsid w:val="003046E9"/>
    <w:rsid w:val="00305552"/>
    <w:rsid w:val="00306647"/>
    <w:rsid w:val="003115C7"/>
    <w:rsid w:val="00314944"/>
    <w:rsid w:val="0031497C"/>
    <w:rsid w:val="003157FC"/>
    <w:rsid w:val="003175AE"/>
    <w:rsid w:val="00317D97"/>
    <w:rsid w:val="00321B1E"/>
    <w:rsid w:val="0032383D"/>
    <w:rsid w:val="00324FF4"/>
    <w:rsid w:val="00325593"/>
    <w:rsid w:val="00325E06"/>
    <w:rsid w:val="003338B4"/>
    <w:rsid w:val="00333ED5"/>
    <w:rsid w:val="003356E4"/>
    <w:rsid w:val="00341E5B"/>
    <w:rsid w:val="00352B69"/>
    <w:rsid w:val="00355D75"/>
    <w:rsid w:val="00356FBA"/>
    <w:rsid w:val="003577C4"/>
    <w:rsid w:val="0036490E"/>
    <w:rsid w:val="00365547"/>
    <w:rsid w:val="003657BC"/>
    <w:rsid w:val="00370130"/>
    <w:rsid w:val="00373516"/>
    <w:rsid w:val="00374699"/>
    <w:rsid w:val="003779F8"/>
    <w:rsid w:val="00382189"/>
    <w:rsid w:val="00383274"/>
    <w:rsid w:val="00383FBD"/>
    <w:rsid w:val="003841A5"/>
    <w:rsid w:val="00392D09"/>
    <w:rsid w:val="003A540F"/>
    <w:rsid w:val="003A75CE"/>
    <w:rsid w:val="003B1BA1"/>
    <w:rsid w:val="003B3334"/>
    <w:rsid w:val="003B61A2"/>
    <w:rsid w:val="003B6A32"/>
    <w:rsid w:val="003C0FAB"/>
    <w:rsid w:val="003C38BE"/>
    <w:rsid w:val="003C6A4C"/>
    <w:rsid w:val="003C7DE4"/>
    <w:rsid w:val="003D4EB9"/>
    <w:rsid w:val="003D615F"/>
    <w:rsid w:val="003E1017"/>
    <w:rsid w:val="003E188C"/>
    <w:rsid w:val="003E1F52"/>
    <w:rsid w:val="003E3D16"/>
    <w:rsid w:val="003E4394"/>
    <w:rsid w:val="003E6958"/>
    <w:rsid w:val="003E6AB3"/>
    <w:rsid w:val="003E7989"/>
    <w:rsid w:val="003F0908"/>
    <w:rsid w:val="003F68E3"/>
    <w:rsid w:val="00400778"/>
    <w:rsid w:val="00403A33"/>
    <w:rsid w:val="00403BC6"/>
    <w:rsid w:val="00405C5A"/>
    <w:rsid w:val="00411CB3"/>
    <w:rsid w:val="00412690"/>
    <w:rsid w:val="00415933"/>
    <w:rsid w:val="004178D4"/>
    <w:rsid w:val="00420547"/>
    <w:rsid w:val="004210F2"/>
    <w:rsid w:val="00421F4A"/>
    <w:rsid w:val="00423E97"/>
    <w:rsid w:val="00424184"/>
    <w:rsid w:val="0042594B"/>
    <w:rsid w:val="004271F8"/>
    <w:rsid w:val="004279FE"/>
    <w:rsid w:val="00435770"/>
    <w:rsid w:val="00437A54"/>
    <w:rsid w:val="00440AE2"/>
    <w:rsid w:val="00440D0F"/>
    <w:rsid w:val="00441F7B"/>
    <w:rsid w:val="00443A97"/>
    <w:rsid w:val="00446A80"/>
    <w:rsid w:val="0044752C"/>
    <w:rsid w:val="004515B1"/>
    <w:rsid w:val="0045360D"/>
    <w:rsid w:val="0045431F"/>
    <w:rsid w:val="004552EC"/>
    <w:rsid w:val="00455988"/>
    <w:rsid w:val="004576A9"/>
    <w:rsid w:val="00465324"/>
    <w:rsid w:val="00465DFB"/>
    <w:rsid w:val="0047064B"/>
    <w:rsid w:val="00473F80"/>
    <w:rsid w:val="00474B38"/>
    <w:rsid w:val="004769EE"/>
    <w:rsid w:val="004806E3"/>
    <w:rsid w:val="0048274E"/>
    <w:rsid w:val="00491B68"/>
    <w:rsid w:val="0049342D"/>
    <w:rsid w:val="00493CFC"/>
    <w:rsid w:val="004949ED"/>
    <w:rsid w:val="00495C94"/>
    <w:rsid w:val="004A1EC5"/>
    <w:rsid w:val="004A67CD"/>
    <w:rsid w:val="004B28E7"/>
    <w:rsid w:val="004B2EF1"/>
    <w:rsid w:val="004B352D"/>
    <w:rsid w:val="004B51AF"/>
    <w:rsid w:val="004B6100"/>
    <w:rsid w:val="004C1137"/>
    <w:rsid w:val="004C1524"/>
    <w:rsid w:val="004C4626"/>
    <w:rsid w:val="004D026C"/>
    <w:rsid w:val="004D1380"/>
    <w:rsid w:val="004D611A"/>
    <w:rsid w:val="004D6931"/>
    <w:rsid w:val="004E38FF"/>
    <w:rsid w:val="004E76F4"/>
    <w:rsid w:val="004F0FF2"/>
    <w:rsid w:val="004F1B6C"/>
    <w:rsid w:val="004F3198"/>
    <w:rsid w:val="004F6547"/>
    <w:rsid w:val="00503B23"/>
    <w:rsid w:val="00515D77"/>
    <w:rsid w:val="00520C35"/>
    <w:rsid w:val="005218C3"/>
    <w:rsid w:val="00521EA5"/>
    <w:rsid w:val="00526269"/>
    <w:rsid w:val="0053657B"/>
    <w:rsid w:val="00540BF6"/>
    <w:rsid w:val="00542007"/>
    <w:rsid w:val="0054229B"/>
    <w:rsid w:val="0054339B"/>
    <w:rsid w:val="005511AD"/>
    <w:rsid w:val="005517AB"/>
    <w:rsid w:val="0055257D"/>
    <w:rsid w:val="00552892"/>
    <w:rsid w:val="00561887"/>
    <w:rsid w:val="0056783D"/>
    <w:rsid w:val="00570F25"/>
    <w:rsid w:val="005713AB"/>
    <w:rsid w:val="00573D91"/>
    <w:rsid w:val="00580FF3"/>
    <w:rsid w:val="0058112C"/>
    <w:rsid w:val="0058204A"/>
    <w:rsid w:val="00583337"/>
    <w:rsid w:val="00583AE8"/>
    <w:rsid w:val="00583DB1"/>
    <w:rsid w:val="00584215"/>
    <w:rsid w:val="00590D32"/>
    <w:rsid w:val="005922D4"/>
    <w:rsid w:val="005943F3"/>
    <w:rsid w:val="00596B3B"/>
    <w:rsid w:val="00597A9F"/>
    <w:rsid w:val="005A4584"/>
    <w:rsid w:val="005A4DF3"/>
    <w:rsid w:val="005B1DD2"/>
    <w:rsid w:val="005B308D"/>
    <w:rsid w:val="005B4340"/>
    <w:rsid w:val="005B5A8E"/>
    <w:rsid w:val="005B78C7"/>
    <w:rsid w:val="005C1548"/>
    <w:rsid w:val="005C1CE4"/>
    <w:rsid w:val="005C3831"/>
    <w:rsid w:val="005C48EE"/>
    <w:rsid w:val="005C77E9"/>
    <w:rsid w:val="005D2BBE"/>
    <w:rsid w:val="005D3B47"/>
    <w:rsid w:val="005D3F61"/>
    <w:rsid w:val="005D3F94"/>
    <w:rsid w:val="005D730E"/>
    <w:rsid w:val="005D7C9C"/>
    <w:rsid w:val="005E0498"/>
    <w:rsid w:val="005E0744"/>
    <w:rsid w:val="005E189D"/>
    <w:rsid w:val="005E698B"/>
    <w:rsid w:val="005F4471"/>
    <w:rsid w:val="005F4669"/>
    <w:rsid w:val="0060004C"/>
    <w:rsid w:val="00604D75"/>
    <w:rsid w:val="006062A8"/>
    <w:rsid w:val="00607B36"/>
    <w:rsid w:val="0061075B"/>
    <w:rsid w:val="00615D1F"/>
    <w:rsid w:val="00616C7E"/>
    <w:rsid w:val="00617490"/>
    <w:rsid w:val="0062159B"/>
    <w:rsid w:val="00622143"/>
    <w:rsid w:val="006243C7"/>
    <w:rsid w:val="00625162"/>
    <w:rsid w:val="00625D9C"/>
    <w:rsid w:val="00630A63"/>
    <w:rsid w:val="00630EBC"/>
    <w:rsid w:val="006343CC"/>
    <w:rsid w:val="00637F4D"/>
    <w:rsid w:val="006405F2"/>
    <w:rsid w:val="00644595"/>
    <w:rsid w:val="0064552E"/>
    <w:rsid w:val="00650996"/>
    <w:rsid w:val="00652695"/>
    <w:rsid w:val="00652725"/>
    <w:rsid w:val="0065359C"/>
    <w:rsid w:val="00662B1C"/>
    <w:rsid w:val="0066333E"/>
    <w:rsid w:val="00670AFC"/>
    <w:rsid w:val="006804DE"/>
    <w:rsid w:val="00681064"/>
    <w:rsid w:val="006818DD"/>
    <w:rsid w:val="006839C9"/>
    <w:rsid w:val="006913CE"/>
    <w:rsid w:val="0069399F"/>
    <w:rsid w:val="00694C9B"/>
    <w:rsid w:val="006A01F3"/>
    <w:rsid w:val="006A1458"/>
    <w:rsid w:val="006A1DDD"/>
    <w:rsid w:val="006A1FFF"/>
    <w:rsid w:val="006C0AA1"/>
    <w:rsid w:val="006C5258"/>
    <w:rsid w:val="006C79E8"/>
    <w:rsid w:val="006D1347"/>
    <w:rsid w:val="006D2AE0"/>
    <w:rsid w:val="006D46E8"/>
    <w:rsid w:val="006D47A3"/>
    <w:rsid w:val="006D6BA0"/>
    <w:rsid w:val="006D75C7"/>
    <w:rsid w:val="006D798F"/>
    <w:rsid w:val="006E222D"/>
    <w:rsid w:val="006E3D3A"/>
    <w:rsid w:val="006E4A78"/>
    <w:rsid w:val="006F1D34"/>
    <w:rsid w:val="006F3BCF"/>
    <w:rsid w:val="006F3E46"/>
    <w:rsid w:val="006F58DC"/>
    <w:rsid w:val="00703181"/>
    <w:rsid w:val="00703660"/>
    <w:rsid w:val="00704082"/>
    <w:rsid w:val="00704232"/>
    <w:rsid w:val="0071063B"/>
    <w:rsid w:val="00710E65"/>
    <w:rsid w:val="00711334"/>
    <w:rsid w:val="007121D4"/>
    <w:rsid w:val="00713E65"/>
    <w:rsid w:val="007147D5"/>
    <w:rsid w:val="007176ED"/>
    <w:rsid w:val="00724CED"/>
    <w:rsid w:val="00726739"/>
    <w:rsid w:val="00726A42"/>
    <w:rsid w:val="007326F0"/>
    <w:rsid w:val="00732B2B"/>
    <w:rsid w:val="00733EE9"/>
    <w:rsid w:val="00735C8D"/>
    <w:rsid w:val="00741BCC"/>
    <w:rsid w:val="00743413"/>
    <w:rsid w:val="00743A61"/>
    <w:rsid w:val="00751CD9"/>
    <w:rsid w:val="00752A19"/>
    <w:rsid w:val="00752ACB"/>
    <w:rsid w:val="00752CD3"/>
    <w:rsid w:val="007542CF"/>
    <w:rsid w:val="0075743E"/>
    <w:rsid w:val="00762BC8"/>
    <w:rsid w:val="00762CBD"/>
    <w:rsid w:val="007700EF"/>
    <w:rsid w:val="00770E7F"/>
    <w:rsid w:val="007724DE"/>
    <w:rsid w:val="00773719"/>
    <w:rsid w:val="00774C44"/>
    <w:rsid w:val="00777A07"/>
    <w:rsid w:val="00777AC9"/>
    <w:rsid w:val="00790BED"/>
    <w:rsid w:val="0079174C"/>
    <w:rsid w:val="007923C7"/>
    <w:rsid w:val="007929B2"/>
    <w:rsid w:val="0079599C"/>
    <w:rsid w:val="00795CF7"/>
    <w:rsid w:val="007A3B52"/>
    <w:rsid w:val="007B3B6C"/>
    <w:rsid w:val="007B43C6"/>
    <w:rsid w:val="007B6134"/>
    <w:rsid w:val="007B623E"/>
    <w:rsid w:val="007B74A2"/>
    <w:rsid w:val="007C0847"/>
    <w:rsid w:val="007C2841"/>
    <w:rsid w:val="007C430B"/>
    <w:rsid w:val="007D5D56"/>
    <w:rsid w:val="007D72AE"/>
    <w:rsid w:val="007D72CB"/>
    <w:rsid w:val="007E0077"/>
    <w:rsid w:val="007E0092"/>
    <w:rsid w:val="007E5135"/>
    <w:rsid w:val="007E6086"/>
    <w:rsid w:val="007F2AFB"/>
    <w:rsid w:val="007F63FE"/>
    <w:rsid w:val="007F7F73"/>
    <w:rsid w:val="00800832"/>
    <w:rsid w:val="00801B7B"/>
    <w:rsid w:val="00802AE4"/>
    <w:rsid w:val="0080748F"/>
    <w:rsid w:val="00812134"/>
    <w:rsid w:val="008160AF"/>
    <w:rsid w:val="00816888"/>
    <w:rsid w:val="00820B79"/>
    <w:rsid w:val="00822C17"/>
    <w:rsid w:val="0082300A"/>
    <w:rsid w:val="008236F5"/>
    <w:rsid w:val="008269B6"/>
    <w:rsid w:val="00830134"/>
    <w:rsid w:val="0083471B"/>
    <w:rsid w:val="00837907"/>
    <w:rsid w:val="00842508"/>
    <w:rsid w:val="00843AF7"/>
    <w:rsid w:val="00843D1B"/>
    <w:rsid w:val="00843DEC"/>
    <w:rsid w:val="00845E2C"/>
    <w:rsid w:val="008502A6"/>
    <w:rsid w:val="00851D8F"/>
    <w:rsid w:val="00855F47"/>
    <w:rsid w:val="008571E4"/>
    <w:rsid w:val="00857834"/>
    <w:rsid w:val="00861B93"/>
    <w:rsid w:val="00862C00"/>
    <w:rsid w:val="008642F0"/>
    <w:rsid w:val="008652F7"/>
    <w:rsid w:val="0086535D"/>
    <w:rsid w:val="00866381"/>
    <w:rsid w:val="00872096"/>
    <w:rsid w:val="008723B5"/>
    <w:rsid w:val="00875861"/>
    <w:rsid w:val="008760EC"/>
    <w:rsid w:val="008761DB"/>
    <w:rsid w:val="00876663"/>
    <w:rsid w:val="00876E5C"/>
    <w:rsid w:val="00880899"/>
    <w:rsid w:val="008822C7"/>
    <w:rsid w:val="00883D46"/>
    <w:rsid w:val="0088627E"/>
    <w:rsid w:val="0088791D"/>
    <w:rsid w:val="00891AEF"/>
    <w:rsid w:val="00893C56"/>
    <w:rsid w:val="00895045"/>
    <w:rsid w:val="008978CC"/>
    <w:rsid w:val="00897AE9"/>
    <w:rsid w:val="00897CE1"/>
    <w:rsid w:val="008A0E79"/>
    <w:rsid w:val="008A5D34"/>
    <w:rsid w:val="008A5E3E"/>
    <w:rsid w:val="008B470D"/>
    <w:rsid w:val="008B4A31"/>
    <w:rsid w:val="008B62AC"/>
    <w:rsid w:val="008C0054"/>
    <w:rsid w:val="008C127D"/>
    <w:rsid w:val="008C1CF2"/>
    <w:rsid w:val="008C2DDC"/>
    <w:rsid w:val="008C44B3"/>
    <w:rsid w:val="008C5F13"/>
    <w:rsid w:val="008D0262"/>
    <w:rsid w:val="008E5FB6"/>
    <w:rsid w:val="008F1B20"/>
    <w:rsid w:val="008F23C2"/>
    <w:rsid w:val="008F2609"/>
    <w:rsid w:val="008F3913"/>
    <w:rsid w:val="008F5ED4"/>
    <w:rsid w:val="00901185"/>
    <w:rsid w:val="00901250"/>
    <w:rsid w:val="00901B2D"/>
    <w:rsid w:val="00901DE2"/>
    <w:rsid w:val="00902E72"/>
    <w:rsid w:val="00910F23"/>
    <w:rsid w:val="00913E00"/>
    <w:rsid w:val="0091685C"/>
    <w:rsid w:val="00917437"/>
    <w:rsid w:val="009204CE"/>
    <w:rsid w:val="00923A07"/>
    <w:rsid w:val="00926DE6"/>
    <w:rsid w:val="00930B2D"/>
    <w:rsid w:val="009349D5"/>
    <w:rsid w:val="00934C83"/>
    <w:rsid w:val="009359ED"/>
    <w:rsid w:val="009376DF"/>
    <w:rsid w:val="009403FC"/>
    <w:rsid w:val="00940FC3"/>
    <w:rsid w:val="00942C4D"/>
    <w:rsid w:val="0094452F"/>
    <w:rsid w:val="00945AAF"/>
    <w:rsid w:val="00950B61"/>
    <w:rsid w:val="00952C94"/>
    <w:rsid w:val="00956541"/>
    <w:rsid w:val="00961CCA"/>
    <w:rsid w:val="00971B64"/>
    <w:rsid w:val="00971DAB"/>
    <w:rsid w:val="009720CA"/>
    <w:rsid w:val="0097366F"/>
    <w:rsid w:val="00974CA5"/>
    <w:rsid w:val="0098225D"/>
    <w:rsid w:val="009837D3"/>
    <w:rsid w:val="0098544E"/>
    <w:rsid w:val="0098720B"/>
    <w:rsid w:val="00987BCE"/>
    <w:rsid w:val="00995460"/>
    <w:rsid w:val="00995502"/>
    <w:rsid w:val="009968D1"/>
    <w:rsid w:val="00996A3A"/>
    <w:rsid w:val="009A66DF"/>
    <w:rsid w:val="009B2BAF"/>
    <w:rsid w:val="009B2EBC"/>
    <w:rsid w:val="009B3569"/>
    <w:rsid w:val="009B43C4"/>
    <w:rsid w:val="009B4E19"/>
    <w:rsid w:val="009B5CA9"/>
    <w:rsid w:val="009C08C5"/>
    <w:rsid w:val="009C2A58"/>
    <w:rsid w:val="009C31A6"/>
    <w:rsid w:val="009C5B1C"/>
    <w:rsid w:val="009D28CA"/>
    <w:rsid w:val="009D3C9B"/>
    <w:rsid w:val="009D76E1"/>
    <w:rsid w:val="009E0966"/>
    <w:rsid w:val="009E2CD8"/>
    <w:rsid w:val="009F07F8"/>
    <w:rsid w:val="009F0C29"/>
    <w:rsid w:val="009F5D39"/>
    <w:rsid w:val="00A02AF4"/>
    <w:rsid w:val="00A059EA"/>
    <w:rsid w:val="00A065EE"/>
    <w:rsid w:val="00A117F9"/>
    <w:rsid w:val="00A14615"/>
    <w:rsid w:val="00A154AF"/>
    <w:rsid w:val="00A2045B"/>
    <w:rsid w:val="00A20B80"/>
    <w:rsid w:val="00A235DC"/>
    <w:rsid w:val="00A26D6B"/>
    <w:rsid w:val="00A270A5"/>
    <w:rsid w:val="00A32723"/>
    <w:rsid w:val="00A41920"/>
    <w:rsid w:val="00A41922"/>
    <w:rsid w:val="00A42C22"/>
    <w:rsid w:val="00A44535"/>
    <w:rsid w:val="00A45B2E"/>
    <w:rsid w:val="00A5732F"/>
    <w:rsid w:val="00A62470"/>
    <w:rsid w:val="00A63276"/>
    <w:rsid w:val="00A63553"/>
    <w:rsid w:val="00A64B5D"/>
    <w:rsid w:val="00A70207"/>
    <w:rsid w:val="00A70915"/>
    <w:rsid w:val="00A71192"/>
    <w:rsid w:val="00A71494"/>
    <w:rsid w:val="00A71BBD"/>
    <w:rsid w:val="00A72E2B"/>
    <w:rsid w:val="00A82BA2"/>
    <w:rsid w:val="00A872F2"/>
    <w:rsid w:val="00A87461"/>
    <w:rsid w:val="00A90056"/>
    <w:rsid w:val="00A90B88"/>
    <w:rsid w:val="00A91117"/>
    <w:rsid w:val="00A917AD"/>
    <w:rsid w:val="00A94FAE"/>
    <w:rsid w:val="00A9523A"/>
    <w:rsid w:val="00A956DC"/>
    <w:rsid w:val="00A96397"/>
    <w:rsid w:val="00AA30F6"/>
    <w:rsid w:val="00AA5361"/>
    <w:rsid w:val="00AA6235"/>
    <w:rsid w:val="00AB2A35"/>
    <w:rsid w:val="00AB4ACE"/>
    <w:rsid w:val="00AC150A"/>
    <w:rsid w:val="00AC230D"/>
    <w:rsid w:val="00AC31BB"/>
    <w:rsid w:val="00AC4060"/>
    <w:rsid w:val="00AD2DA1"/>
    <w:rsid w:val="00AD59B8"/>
    <w:rsid w:val="00AD5D79"/>
    <w:rsid w:val="00AE25B3"/>
    <w:rsid w:val="00AE4567"/>
    <w:rsid w:val="00AE6B86"/>
    <w:rsid w:val="00AE70F7"/>
    <w:rsid w:val="00AE7FFC"/>
    <w:rsid w:val="00AF0CBB"/>
    <w:rsid w:val="00AF4A60"/>
    <w:rsid w:val="00B00750"/>
    <w:rsid w:val="00B03287"/>
    <w:rsid w:val="00B041CE"/>
    <w:rsid w:val="00B058AB"/>
    <w:rsid w:val="00B11D9E"/>
    <w:rsid w:val="00B15ADF"/>
    <w:rsid w:val="00B16C0D"/>
    <w:rsid w:val="00B17B03"/>
    <w:rsid w:val="00B26013"/>
    <w:rsid w:val="00B27385"/>
    <w:rsid w:val="00B312A7"/>
    <w:rsid w:val="00B316DF"/>
    <w:rsid w:val="00B33968"/>
    <w:rsid w:val="00B353B5"/>
    <w:rsid w:val="00B40FD8"/>
    <w:rsid w:val="00B42070"/>
    <w:rsid w:val="00B423CD"/>
    <w:rsid w:val="00B43743"/>
    <w:rsid w:val="00B50112"/>
    <w:rsid w:val="00B50130"/>
    <w:rsid w:val="00B50FCF"/>
    <w:rsid w:val="00B54C26"/>
    <w:rsid w:val="00B56305"/>
    <w:rsid w:val="00B57EDB"/>
    <w:rsid w:val="00B60F81"/>
    <w:rsid w:val="00B61517"/>
    <w:rsid w:val="00B62B02"/>
    <w:rsid w:val="00B62C5F"/>
    <w:rsid w:val="00B6342D"/>
    <w:rsid w:val="00B73609"/>
    <w:rsid w:val="00B76AF5"/>
    <w:rsid w:val="00B811F2"/>
    <w:rsid w:val="00B8564B"/>
    <w:rsid w:val="00B8571F"/>
    <w:rsid w:val="00B86596"/>
    <w:rsid w:val="00B87729"/>
    <w:rsid w:val="00B942FA"/>
    <w:rsid w:val="00B952F3"/>
    <w:rsid w:val="00B97EA0"/>
    <w:rsid w:val="00BA2946"/>
    <w:rsid w:val="00BA3E30"/>
    <w:rsid w:val="00BA494D"/>
    <w:rsid w:val="00BB2781"/>
    <w:rsid w:val="00BB6C51"/>
    <w:rsid w:val="00BC1970"/>
    <w:rsid w:val="00BC2E4B"/>
    <w:rsid w:val="00BC3597"/>
    <w:rsid w:val="00BC5E44"/>
    <w:rsid w:val="00BC77C0"/>
    <w:rsid w:val="00BC7983"/>
    <w:rsid w:val="00BD3BC1"/>
    <w:rsid w:val="00BD6141"/>
    <w:rsid w:val="00BD7B6E"/>
    <w:rsid w:val="00BD7EC2"/>
    <w:rsid w:val="00BE412A"/>
    <w:rsid w:val="00BE6236"/>
    <w:rsid w:val="00BF1A2E"/>
    <w:rsid w:val="00BF31C6"/>
    <w:rsid w:val="00C009DF"/>
    <w:rsid w:val="00C03527"/>
    <w:rsid w:val="00C03A41"/>
    <w:rsid w:val="00C1409E"/>
    <w:rsid w:val="00C162E8"/>
    <w:rsid w:val="00C21D32"/>
    <w:rsid w:val="00C21F4B"/>
    <w:rsid w:val="00C25664"/>
    <w:rsid w:val="00C31AE2"/>
    <w:rsid w:val="00C356EF"/>
    <w:rsid w:val="00C40D5D"/>
    <w:rsid w:val="00C45400"/>
    <w:rsid w:val="00C46F87"/>
    <w:rsid w:val="00C52CC6"/>
    <w:rsid w:val="00C54992"/>
    <w:rsid w:val="00C56B29"/>
    <w:rsid w:val="00C56BAA"/>
    <w:rsid w:val="00C5717C"/>
    <w:rsid w:val="00C60860"/>
    <w:rsid w:val="00C60B0B"/>
    <w:rsid w:val="00C61414"/>
    <w:rsid w:val="00C61C93"/>
    <w:rsid w:val="00C623C3"/>
    <w:rsid w:val="00C6376B"/>
    <w:rsid w:val="00C64BED"/>
    <w:rsid w:val="00C77750"/>
    <w:rsid w:val="00C81CFA"/>
    <w:rsid w:val="00C82E46"/>
    <w:rsid w:val="00C8541A"/>
    <w:rsid w:val="00C85602"/>
    <w:rsid w:val="00C8669B"/>
    <w:rsid w:val="00C961CB"/>
    <w:rsid w:val="00C97482"/>
    <w:rsid w:val="00C97BC4"/>
    <w:rsid w:val="00CA0A5B"/>
    <w:rsid w:val="00CA1F12"/>
    <w:rsid w:val="00CA27EF"/>
    <w:rsid w:val="00CA47A5"/>
    <w:rsid w:val="00CA4CFC"/>
    <w:rsid w:val="00CB0FC2"/>
    <w:rsid w:val="00CB2CA1"/>
    <w:rsid w:val="00CB588B"/>
    <w:rsid w:val="00CC00B5"/>
    <w:rsid w:val="00CC02F7"/>
    <w:rsid w:val="00CC0455"/>
    <w:rsid w:val="00CC1110"/>
    <w:rsid w:val="00CC1889"/>
    <w:rsid w:val="00CC6710"/>
    <w:rsid w:val="00CC7B0C"/>
    <w:rsid w:val="00CD05FC"/>
    <w:rsid w:val="00CD1A6E"/>
    <w:rsid w:val="00CD1BDD"/>
    <w:rsid w:val="00CD1E12"/>
    <w:rsid w:val="00CD6053"/>
    <w:rsid w:val="00CD6BCC"/>
    <w:rsid w:val="00CE2877"/>
    <w:rsid w:val="00CE3996"/>
    <w:rsid w:val="00CE58DC"/>
    <w:rsid w:val="00CE65FD"/>
    <w:rsid w:val="00CF01E0"/>
    <w:rsid w:val="00CF13FE"/>
    <w:rsid w:val="00CF3D28"/>
    <w:rsid w:val="00CF5539"/>
    <w:rsid w:val="00CF5918"/>
    <w:rsid w:val="00D0399D"/>
    <w:rsid w:val="00D05061"/>
    <w:rsid w:val="00D059A9"/>
    <w:rsid w:val="00D05D37"/>
    <w:rsid w:val="00D0756A"/>
    <w:rsid w:val="00D118A3"/>
    <w:rsid w:val="00D17F96"/>
    <w:rsid w:val="00D20315"/>
    <w:rsid w:val="00D2120C"/>
    <w:rsid w:val="00D228C6"/>
    <w:rsid w:val="00D24788"/>
    <w:rsid w:val="00D30B4A"/>
    <w:rsid w:val="00D317BE"/>
    <w:rsid w:val="00D33442"/>
    <w:rsid w:val="00D405C1"/>
    <w:rsid w:val="00D4398F"/>
    <w:rsid w:val="00D46381"/>
    <w:rsid w:val="00D53321"/>
    <w:rsid w:val="00D54E27"/>
    <w:rsid w:val="00D60A93"/>
    <w:rsid w:val="00D60FE9"/>
    <w:rsid w:val="00D62A5B"/>
    <w:rsid w:val="00D63489"/>
    <w:rsid w:val="00D655FB"/>
    <w:rsid w:val="00D708C0"/>
    <w:rsid w:val="00D7291B"/>
    <w:rsid w:val="00D738E0"/>
    <w:rsid w:val="00D73EF5"/>
    <w:rsid w:val="00D80321"/>
    <w:rsid w:val="00D821F9"/>
    <w:rsid w:val="00D84927"/>
    <w:rsid w:val="00D90046"/>
    <w:rsid w:val="00D97FFB"/>
    <w:rsid w:val="00DA066A"/>
    <w:rsid w:val="00DA078C"/>
    <w:rsid w:val="00DA16F1"/>
    <w:rsid w:val="00DA4EB7"/>
    <w:rsid w:val="00DA588F"/>
    <w:rsid w:val="00DA7AAD"/>
    <w:rsid w:val="00DA7F9C"/>
    <w:rsid w:val="00DB3284"/>
    <w:rsid w:val="00DB5327"/>
    <w:rsid w:val="00DB71F9"/>
    <w:rsid w:val="00DC19C7"/>
    <w:rsid w:val="00DC1D2F"/>
    <w:rsid w:val="00DC398C"/>
    <w:rsid w:val="00DC75BF"/>
    <w:rsid w:val="00DD54B6"/>
    <w:rsid w:val="00DD5A5E"/>
    <w:rsid w:val="00DD6DF6"/>
    <w:rsid w:val="00DE0800"/>
    <w:rsid w:val="00DE6726"/>
    <w:rsid w:val="00DF02BB"/>
    <w:rsid w:val="00DF0686"/>
    <w:rsid w:val="00DF0C86"/>
    <w:rsid w:val="00DF19E3"/>
    <w:rsid w:val="00DF7752"/>
    <w:rsid w:val="00E046A0"/>
    <w:rsid w:val="00E04FC5"/>
    <w:rsid w:val="00E105CC"/>
    <w:rsid w:val="00E11296"/>
    <w:rsid w:val="00E150B4"/>
    <w:rsid w:val="00E15968"/>
    <w:rsid w:val="00E2000B"/>
    <w:rsid w:val="00E22DA4"/>
    <w:rsid w:val="00E27F02"/>
    <w:rsid w:val="00E31519"/>
    <w:rsid w:val="00E32F74"/>
    <w:rsid w:val="00E354CC"/>
    <w:rsid w:val="00E408D5"/>
    <w:rsid w:val="00E40AA6"/>
    <w:rsid w:val="00E4270F"/>
    <w:rsid w:val="00E450E3"/>
    <w:rsid w:val="00E52180"/>
    <w:rsid w:val="00E554A3"/>
    <w:rsid w:val="00E56D34"/>
    <w:rsid w:val="00E622EC"/>
    <w:rsid w:val="00E65DB4"/>
    <w:rsid w:val="00E668C1"/>
    <w:rsid w:val="00E6728C"/>
    <w:rsid w:val="00E71BE1"/>
    <w:rsid w:val="00E7542F"/>
    <w:rsid w:val="00E75BB9"/>
    <w:rsid w:val="00E76B91"/>
    <w:rsid w:val="00E81DDE"/>
    <w:rsid w:val="00E832C6"/>
    <w:rsid w:val="00E86F87"/>
    <w:rsid w:val="00E908CF"/>
    <w:rsid w:val="00E9130C"/>
    <w:rsid w:val="00E92407"/>
    <w:rsid w:val="00E92630"/>
    <w:rsid w:val="00E93000"/>
    <w:rsid w:val="00E94EA7"/>
    <w:rsid w:val="00EA20F6"/>
    <w:rsid w:val="00EA56C1"/>
    <w:rsid w:val="00EA7E86"/>
    <w:rsid w:val="00EB0D19"/>
    <w:rsid w:val="00EC0B8B"/>
    <w:rsid w:val="00EC1075"/>
    <w:rsid w:val="00EC2E13"/>
    <w:rsid w:val="00EC7D47"/>
    <w:rsid w:val="00EC7F31"/>
    <w:rsid w:val="00ED2148"/>
    <w:rsid w:val="00ED2585"/>
    <w:rsid w:val="00ED747A"/>
    <w:rsid w:val="00ED7590"/>
    <w:rsid w:val="00EE032A"/>
    <w:rsid w:val="00EE18E2"/>
    <w:rsid w:val="00EE260A"/>
    <w:rsid w:val="00EE2C5D"/>
    <w:rsid w:val="00EE2E3C"/>
    <w:rsid w:val="00EE5E7D"/>
    <w:rsid w:val="00EF4F04"/>
    <w:rsid w:val="00EF661D"/>
    <w:rsid w:val="00F07BDC"/>
    <w:rsid w:val="00F13661"/>
    <w:rsid w:val="00F1645B"/>
    <w:rsid w:val="00F1730C"/>
    <w:rsid w:val="00F212FF"/>
    <w:rsid w:val="00F21582"/>
    <w:rsid w:val="00F2166E"/>
    <w:rsid w:val="00F21D8D"/>
    <w:rsid w:val="00F267CD"/>
    <w:rsid w:val="00F27C0A"/>
    <w:rsid w:val="00F31FE0"/>
    <w:rsid w:val="00F33836"/>
    <w:rsid w:val="00F33D03"/>
    <w:rsid w:val="00F35D7C"/>
    <w:rsid w:val="00F40174"/>
    <w:rsid w:val="00F55F24"/>
    <w:rsid w:val="00F56063"/>
    <w:rsid w:val="00F56D83"/>
    <w:rsid w:val="00F57DF8"/>
    <w:rsid w:val="00F612E1"/>
    <w:rsid w:val="00F628A7"/>
    <w:rsid w:val="00F63B81"/>
    <w:rsid w:val="00F6550C"/>
    <w:rsid w:val="00F72701"/>
    <w:rsid w:val="00F73E9E"/>
    <w:rsid w:val="00F8251F"/>
    <w:rsid w:val="00F83E13"/>
    <w:rsid w:val="00F840E0"/>
    <w:rsid w:val="00F84BA4"/>
    <w:rsid w:val="00F8698A"/>
    <w:rsid w:val="00F90FA3"/>
    <w:rsid w:val="00F91549"/>
    <w:rsid w:val="00F94AA1"/>
    <w:rsid w:val="00F94E17"/>
    <w:rsid w:val="00F951D0"/>
    <w:rsid w:val="00F96F3C"/>
    <w:rsid w:val="00FA6592"/>
    <w:rsid w:val="00FA6824"/>
    <w:rsid w:val="00FA6D79"/>
    <w:rsid w:val="00FB1500"/>
    <w:rsid w:val="00FB2CF7"/>
    <w:rsid w:val="00FB5970"/>
    <w:rsid w:val="00FC1379"/>
    <w:rsid w:val="00FC3B59"/>
    <w:rsid w:val="00FD571E"/>
    <w:rsid w:val="00FD5E8C"/>
    <w:rsid w:val="00FD7F77"/>
    <w:rsid w:val="00FE06C9"/>
    <w:rsid w:val="00FE1096"/>
    <w:rsid w:val="00FE4EF8"/>
    <w:rsid w:val="00FE5D2B"/>
    <w:rsid w:val="00FE7A1D"/>
    <w:rsid w:val="00FF1D21"/>
    <w:rsid w:val="00FF762E"/>
    <w:rsid w:val="00FF7E5D"/>
    <w:rsid w:val="0135CCC2"/>
    <w:rsid w:val="3958E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191946,#eb007d"/>
    </o:shapedefaults>
    <o:shapelayout v:ext="edit">
      <o:idmap v:ext="edit" data="1"/>
    </o:shapelayout>
  </w:shapeDefaults>
  <w:decimalSymbol w:val=","/>
  <w:listSeparator w:val=";"/>
  <w14:docId w14:val="17D56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oho Gothic Pro" w:eastAsia="Calibri" w:hAnsi="Soho Gothic Pro" w:cs="Tahoma"/>
        <w:kern w:val="2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21E6A"/>
    <w:pPr>
      <w:spacing w:after="200" w:line="276" w:lineRule="auto"/>
    </w:pPr>
  </w:style>
  <w:style w:type="paragraph" w:styleId="Nadpis1">
    <w:name w:val="heading 1"/>
    <w:aliases w:val="ESO_Heading 1,Kapitola,V_Head1,Záhlaví 1,ASAPHeading 1,1,section,h1,0Überschrift 1,1Überschrift 1,2Überschrift 1,3Überschrift 1,4Überschrift 1,5Überschrift 1,6Überschrift 1,7Überschrift 1,8Überschrift 1,9Überschrift 1,10Überschrift 1,DP1,RIM"/>
    <w:basedOn w:val="Normlny"/>
    <w:next w:val="Normlny"/>
    <w:link w:val="Nadpis1Char"/>
    <w:uiPriority w:val="99"/>
    <w:rsid w:val="00F40174"/>
    <w:pPr>
      <w:keepNext/>
      <w:keepLines/>
      <w:numPr>
        <w:numId w:val="14"/>
      </w:numPr>
      <w:suppressAutoHyphens/>
      <w:spacing w:before="120" w:after="240"/>
      <w:ind w:left="431" w:hanging="431"/>
      <w:outlineLvl w:val="0"/>
    </w:pPr>
    <w:rPr>
      <w:rFonts w:ascii="Arial" w:hAnsi="Arial" w:cs="Arial"/>
      <w:b/>
      <w:kern w:val="28"/>
      <w:sz w:val="40"/>
    </w:rPr>
  </w:style>
  <w:style w:type="paragraph" w:styleId="Nadpis2">
    <w:name w:val="heading 2"/>
    <w:aliases w:val="ESO_Heading 2,V_Head2,h2,l2,Courseware #,Podkapitola1,V_Head21,V_Head22,hlavicka,Nadpis kapitoly,H2,Nadpis 2T,BP Heading 2,Podkapitola 1,Podkapitola 11,Podkapitola 12,Podkapitola 13,Podkapitola 14,Podkapitola 15,Podkapitola 111,Podkapitola 121"/>
    <w:basedOn w:val="Nadpis1"/>
    <w:next w:val="Normlny"/>
    <w:link w:val="Nadpis2Char"/>
    <w:uiPriority w:val="99"/>
    <w:rsid w:val="00F40174"/>
    <w:pPr>
      <w:numPr>
        <w:ilvl w:val="1"/>
      </w:numPr>
      <w:spacing w:before="240"/>
      <w:ind w:left="578" w:hanging="578"/>
      <w:outlineLvl w:val="1"/>
    </w:pPr>
    <w:rPr>
      <w:sz w:val="28"/>
    </w:rPr>
  </w:style>
  <w:style w:type="paragraph" w:styleId="Nadpis3">
    <w:name w:val="heading 3"/>
    <w:aliases w:val="ESO_Heading 3,Záhlaví 3,V_Head3,V_Head31,V_Head32,Podkapitola2,ASAPHeading 3,3Überschrift 3,4Überschrift 3,5Überschrift 3,6Überschrift 3,7Überschrift 3,8Überschrift 3,9Überschrift 3,10Überschrift 3,Nadpis 3T,ZIS-Nadpis 3,overview,MUS3,h3,H3"/>
    <w:basedOn w:val="Nadpis1"/>
    <w:next w:val="Normlny"/>
    <w:link w:val="Nadpis3Char"/>
    <w:uiPriority w:val="99"/>
    <w:rsid w:val="006A1458"/>
    <w:pPr>
      <w:numPr>
        <w:ilvl w:val="2"/>
      </w:numPr>
      <w:spacing w:after="120"/>
      <w:outlineLvl w:val="2"/>
    </w:pPr>
    <w:rPr>
      <w:bCs/>
      <w:sz w:val="24"/>
      <w:lang w:val="pl-PL"/>
    </w:rPr>
  </w:style>
  <w:style w:type="paragraph" w:styleId="Nadpis4">
    <w:name w:val="heading 4"/>
    <w:aliases w:val="ESO_Heading 4,h4,ASAPHeading 4,Schedules,Appendices,Head 4,(Shift Ctrl 4),Titre 41,t4.T4,4heading,4,t4.T5,l4,V_Head4,H4,Nadpis 4T,BP Heading 4,Odstavec 1,Odstavec 11,Odstavec 12,Odstavec 13,Odstavec 14,Odstavec 111,Odstavec 121,Odstavec 131,d"/>
    <w:basedOn w:val="Normlny"/>
    <w:next w:val="Normlny"/>
    <w:link w:val="Nadpis4Char"/>
    <w:uiPriority w:val="99"/>
    <w:rsid w:val="006A1458"/>
    <w:pPr>
      <w:keepNext/>
      <w:numPr>
        <w:ilvl w:val="3"/>
        <w:numId w:val="14"/>
      </w:numPr>
      <w:outlineLvl w:val="3"/>
    </w:pPr>
    <w:rPr>
      <w:rFonts w:cs="Arial"/>
      <w:b/>
      <w:bCs/>
      <w:i/>
      <w:iCs/>
      <w:szCs w:val="24"/>
    </w:rPr>
  </w:style>
  <w:style w:type="paragraph" w:styleId="Nadpis5">
    <w:name w:val="heading 5"/>
    <w:aliases w:val="ESO_Heading 5"/>
    <w:basedOn w:val="Nadpis3"/>
    <w:next w:val="Normlny"/>
    <w:link w:val="Nadpis5Char"/>
    <w:uiPriority w:val="99"/>
    <w:rsid w:val="001274BA"/>
    <w:pPr>
      <w:keepLines w:val="0"/>
      <w:numPr>
        <w:ilvl w:val="4"/>
      </w:numPr>
      <w:spacing w:before="240" w:after="60"/>
      <w:outlineLvl w:val="4"/>
    </w:pPr>
    <w:rPr>
      <w:i/>
      <w:iCs/>
      <w:sz w:val="20"/>
      <w:lang w:val="en-GB"/>
    </w:rPr>
  </w:style>
  <w:style w:type="paragraph" w:styleId="Nadpis6">
    <w:name w:val="heading 6"/>
    <w:aliases w:val="ASAPHeading 6,MUS6,h6,l6,hsm,BP Heading 6,BP Heading 61,BP Heading 62,BP Heading 611,BP Heading 63,BP Heading 612,BP Heading 64,BP Heading 65,BP Heading 66,BP Heading 67,BP Heading 68,sub-dash,sd,5,sub-dash1,sd1,51,sub-dash2,sd2,52,sub-dash3"/>
    <w:basedOn w:val="Normlny"/>
    <w:next w:val="Normlny"/>
    <w:link w:val="Nadpis6Char"/>
    <w:uiPriority w:val="99"/>
    <w:rsid w:val="006A1458"/>
    <w:pPr>
      <w:numPr>
        <w:ilvl w:val="5"/>
        <w:numId w:val="14"/>
      </w:numPr>
      <w:spacing w:after="60"/>
      <w:outlineLvl w:val="5"/>
    </w:pPr>
    <w:rPr>
      <w:b/>
      <w:i/>
      <w:sz w:val="22"/>
    </w:rPr>
  </w:style>
  <w:style w:type="paragraph" w:styleId="Nadpis7">
    <w:name w:val="heading 7"/>
    <w:aliases w:val="ASAPHeading 7,MUS7"/>
    <w:basedOn w:val="Normlny"/>
    <w:next w:val="Normlny"/>
    <w:link w:val="Nadpis7Char"/>
    <w:uiPriority w:val="99"/>
    <w:rsid w:val="006A1458"/>
    <w:pPr>
      <w:numPr>
        <w:ilvl w:val="6"/>
        <w:numId w:val="14"/>
      </w:numPr>
      <w:spacing w:after="60"/>
      <w:outlineLvl w:val="6"/>
    </w:pPr>
  </w:style>
  <w:style w:type="paragraph" w:styleId="Nadpis8">
    <w:name w:val="heading 8"/>
    <w:aliases w:val="ASAPHeading 8,MUS8,BP Heading 8,BP Heading 81,BP Heading 82,BP Heading 811,BP Heading 83,BP Heading 812,BP Heading 84,BP Heading 85,BP Heading 86,BP Heading 87,BP Heading 88,Center Bold,Center Bold1,Center Bold2,Center Bold3,Center Bold4"/>
    <w:basedOn w:val="Normlny"/>
    <w:next w:val="Normlny"/>
    <w:link w:val="Nadpis8Char"/>
    <w:uiPriority w:val="99"/>
    <w:rsid w:val="006A1458"/>
    <w:pPr>
      <w:numPr>
        <w:ilvl w:val="7"/>
        <w:numId w:val="14"/>
      </w:numPr>
      <w:spacing w:after="60"/>
      <w:outlineLvl w:val="7"/>
    </w:pPr>
    <w:rPr>
      <w:i/>
    </w:rPr>
  </w:style>
  <w:style w:type="paragraph" w:styleId="Nadpis9">
    <w:name w:val="heading 9"/>
    <w:aliases w:val="h9,heading9,ASAPHeading 9,MUS9,BP Heading 9,BP Heading 91,BP Heading 92,BP Heading 911,BP Heading 93,BP Heading 912,BP Heading 94,BP Heading 95,BP Heading 96,BP Heading 97,BP Heading 98,App Heading,App Heading1,App Heading2,progress,progress1"/>
    <w:basedOn w:val="Normlny"/>
    <w:next w:val="Normlny"/>
    <w:link w:val="Nadpis9Char"/>
    <w:uiPriority w:val="99"/>
    <w:rsid w:val="006A1458"/>
    <w:pPr>
      <w:numPr>
        <w:ilvl w:val="8"/>
        <w:numId w:val="14"/>
      </w:numPr>
      <w:spacing w:after="60" w:line="259" w:lineRule="auto"/>
      <w:jc w:val="both"/>
      <w:outlineLvl w:val="8"/>
    </w:pPr>
    <w:rPr>
      <w:i/>
      <w:sz w:val="1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link w:val="TableNormalPara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ESO_Heading 1 Char,Kapitola Char,V_Head1 Char,Záhlaví 1 Char,ASAPHeading 1 Char,1 Char,section Char,h1 Char,0Überschrift 1 Char,1Überschrift 1 Char,2Überschrift 1 Char,3Überschrift 1 Char,4Überschrift 1 Char,5Überschrift 1 Char,DP1 Char"/>
    <w:link w:val="Nadpis1"/>
    <w:uiPriority w:val="99"/>
    <w:rsid w:val="00F40174"/>
    <w:rPr>
      <w:rFonts w:ascii="Arial" w:hAnsi="Arial" w:cs="Arial"/>
      <w:b/>
      <w:kern w:val="28"/>
      <w:sz w:val="40"/>
    </w:rPr>
  </w:style>
  <w:style w:type="character" w:customStyle="1" w:styleId="Nadpis2Char">
    <w:name w:val="Nadpis 2 Char"/>
    <w:aliases w:val="ESO_Heading 2 Char,V_Head2 Char,h2 Char,l2 Char,Courseware # Char,Podkapitola1 Char,V_Head21 Char,V_Head22 Char,hlavicka Char,Nadpis kapitoly Char,H2 Char,Nadpis 2T Char,BP Heading 2 Char,Podkapitola 1 Char,Podkapitola 11 Char"/>
    <w:link w:val="Nadpis2"/>
    <w:uiPriority w:val="99"/>
    <w:rsid w:val="00F40174"/>
    <w:rPr>
      <w:rFonts w:ascii="Arial" w:hAnsi="Arial" w:cs="Arial"/>
      <w:b/>
      <w:kern w:val="28"/>
      <w:sz w:val="28"/>
    </w:rPr>
  </w:style>
  <w:style w:type="character" w:customStyle="1" w:styleId="Nadpis3Char">
    <w:name w:val="Nadpis 3 Char"/>
    <w:aliases w:val="ESO_Heading 3 Char,Záhlaví 3 Char,V_Head3 Char,V_Head31 Char,V_Head32 Char,Podkapitola2 Char,ASAPHeading 3 Char,3Überschrift 3 Char,4Überschrift 3 Char,5Überschrift 3 Char,6Überschrift 3 Char,7Überschrift 3 Char,8Überschrift 3 Char,h3 Char"/>
    <w:link w:val="Nadpis3"/>
    <w:uiPriority w:val="99"/>
    <w:rsid w:val="006A1458"/>
    <w:rPr>
      <w:rFonts w:ascii="Arial" w:hAnsi="Arial" w:cs="Arial"/>
      <w:b/>
      <w:bCs/>
      <w:kern w:val="28"/>
      <w:szCs w:val="22"/>
      <w:lang w:val="pl-PL" w:eastAsia="en-US"/>
    </w:rPr>
  </w:style>
  <w:style w:type="character" w:customStyle="1" w:styleId="Nadpis4Char">
    <w:name w:val="Nadpis 4 Char"/>
    <w:aliases w:val="ESO_Heading 4 Char,h4 Char,ASAPHeading 4 Char,Schedules Char,Appendices Char,Head 4 Char,(Shift Ctrl 4) Char,Titre 41 Char,t4.T4 Char,4heading Char,4 Char,t4.T5 Char,l4 Char,V_Head4 Char,H4 Char,Nadpis 4T Char,BP Heading 4 Char,d Char"/>
    <w:link w:val="Nadpis4"/>
    <w:uiPriority w:val="99"/>
    <w:rsid w:val="006A1458"/>
    <w:rPr>
      <w:rFonts w:ascii="Arial Narrow" w:hAnsi="Arial Narrow" w:cs="Arial"/>
      <w:b/>
      <w:bCs/>
      <w:i/>
      <w:iCs/>
      <w:lang w:eastAsia="en-US"/>
    </w:rPr>
  </w:style>
  <w:style w:type="character" w:customStyle="1" w:styleId="Nadpis5Char">
    <w:name w:val="Nadpis 5 Char"/>
    <w:aliases w:val="ESO_Heading 5 Char"/>
    <w:link w:val="Nadpis5"/>
    <w:uiPriority w:val="99"/>
    <w:rsid w:val="001274BA"/>
    <w:rPr>
      <w:rFonts w:ascii="Arial" w:hAnsi="Arial" w:cs="Arial"/>
      <w:b/>
      <w:bCs/>
      <w:i/>
      <w:iCs/>
      <w:kern w:val="28"/>
      <w:sz w:val="20"/>
      <w:szCs w:val="22"/>
      <w:lang w:val="en-GB" w:eastAsia="en-US"/>
    </w:rPr>
  </w:style>
  <w:style w:type="character" w:customStyle="1" w:styleId="Nadpis6Char">
    <w:name w:val="Nadpis 6 Char"/>
    <w:aliases w:val="ASAPHeading 6 Char,MUS6 Char,h6 Char,l6 Char,hsm Char,BP Heading 6 Char,BP Heading 61 Char,BP Heading 62 Char,BP Heading 611 Char,BP Heading 63 Char,BP Heading 612 Char,BP Heading 64 Char,BP Heading 65 Char,BP Heading 66 Char,sub-dash Char"/>
    <w:link w:val="Nadpis6"/>
    <w:uiPriority w:val="99"/>
    <w:rsid w:val="006A1458"/>
    <w:rPr>
      <w:rFonts w:ascii="Arial Narrow" w:hAnsi="Arial Narrow"/>
      <w:b/>
      <w:i/>
      <w:sz w:val="22"/>
      <w:szCs w:val="22"/>
      <w:lang w:eastAsia="en-US"/>
    </w:rPr>
  </w:style>
  <w:style w:type="character" w:customStyle="1" w:styleId="Nadpis7Char">
    <w:name w:val="Nadpis 7 Char"/>
    <w:aliases w:val="ASAPHeading 7 Char,MUS7 Char"/>
    <w:link w:val="Nadpis7"/>
    <w:uiPriority w:val="99"/>
    <w:rsid w:val="006A1458"/>
    <w:rPr>
      <w:rFonts w:ascii="Arial Narrow" w:hAnsi="Arial Narrow"/>
      <w:szCs w:val="22"/>
      <w:lang w:eastAsia="en-US"/>
    </w:rPr>
  </w:style>
  <w:style w:type="character" w:customStyle="1" w:styleId="Nadpis8Char">
    <w:name w:val="Nadpis 8 Char"/>
    <w:aliases w:val="ASAPHeading 8 Char,MUS8 Char,BP Heading 8 Char,BP Heading 81 Char,BP Heading 82 Char,BP Heading 811 Char,BP Heading 83 Char,BP Heading 812 Char,BP Heading 84 Char,BP Heading 85 Char,BP Heading 86 Char,BP Heading 87 Char,BP Heading 88 Char"/>
    <w:link w:val="Nadpis8"/>
    <w:uiPriority w:val="99"/>
    <w:rsid w:val="006A1458"/>
    <w:rPr>
      <w:rFonts w:ascii="Arial Narrow" w:hAnsi="Arial Narrow"/>
      <w:i/>
      <w:szCs w:val="22"/>
      <w:lang w:eastAsia="en-US"/>
    </w:rPr>
  </w:style>
  <w:style w:type="character" w:customStyle="1" w:styleId="Nadpis9Char">
    <w:name w:val="Nadpis 9 Char"/>
    <w:aliases w:val="h9 Char,heading9 Char,ASAPHeading 9 Char,MUS9 Char,BP Heading 9 Char,BP Heading 91 Char,BP Heading 92 Char,BP Heading 911 Char,BP Heading 93 Char,BP Heading 912 Char,BP Heading 94 Char,BP Heading 95 Char,BP Heading 96 Char,App Heading Char"/>
    <w:link w:val="Nadpis9"/>
    <w:uiPriority w:val="99"/>
    <w:rsid w:val="006A1458"/>
    <w:rPr>
      <w:rFonts w:ascii="Arial Narrow" w:hAnsi="Arial Narrow"/>
      <w:i/>
      <w:sz w:val="18"/>
      <w:szCs w:val="22"/>
      <w:lang w:eastAsia="en-US"/>
    </w:rPr>
  </w:style>
  <w:style w:type="paragraph" w:styleId="Obsah1">
    <w:name w:val="toc 1"/>
    <w:aliases w:val="ezdravie_TOC_1"/>
    <w:basedOn w:val="ezdravienormal"/>
    <w:next w:val="ezdravienormal"/>
    <w:autoRedefine/>
    <w:uiPriority w:val="39"/>
    <w:qFormat/>
    <w:rsid w:val="00373516"/>
    <w:pPr>
      <w:spacing w:before="120" w:line="276" w:lineRule="auto"/>
    </w:pPr>
    <w:rPr>
      <w:b/>
      <w:sz w:val="24"/>
      <w:szCs w:val="24"/>
      <w:lang w:eastAsia="sk-SK"/>
    </w:rPr>
  </w:style>
  <w:style w:type="paragraph" w:styleId="truktradokumentu">
    <w:name w:val="Document Map"/>
    <w:basedOn w:val="Normlny"/>
    <w:link w:val="truktradokumentuChar"/>
    <w:uiPriority w:val="99"/>
    <w:unhideWhenUsed/>
    <w:rsid w:val="0026612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ruktradokumentuChar">
    <w:name w:val="Štruktúra dokumentu Char"/>
    <w:link w:val="truktradokumentu"/>
    <w:uiPriority w:val="99"/>
    <w:rsid w:val="00266129"/>
    <w:rPr>
      <w:rFonts w:ascii="Tahoma" w:eastAsia="Times New Roman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rsid w:val="00B00750"/>
    <w:pPr>
      <w:pBdr>
        <w:bottom w:val="single" w:sz="4" w:space="3" w:color="auto"/>
      </w:pBdr>
      <w:tabs>
        <w:tab w:val="center" w:pos="4536"/>
        <w:tab w:val="right" w:pos="9639"/>
      </w:tabs>
    </w:pPr>
    <w:rPr>
      <w:sz w:val="18"/>
    </w:rPr>
  </w:style>
  <w:style w:type="character" w:customStyle="1" w:styleId="HlavikaChar">
    <w:name w:val="Hlavička Char"/>
    <w:link w:val="Hlavika"/>
    <w:uiPriority w:val="99"/>
    <w:rsid w:val="00B00750"/>
    <w:rPr>
      <w:rFonts w:ascii="Arial" w:eastAsia="Times New Roman" w:hAnsi="Arial" w:cs="Times New Roman"/>
      <w:sz w:val="18"/>
      <w:szCs w:val="20"/>
    </w:rPr>
  </w:style>
  <w:style w:type="paragraph" w:styleId="Pta">
    <w:name w:val="footer"/>
    <w:basedOn w:val="Normlny"/>
    <w:link w:val="PtaChar"/>
    <w:uiPriority w:val="99"/>
    <w:rsid w:val="00B00750"/>
    <w:pPr>
      <w:pBdr>
        <w:top w:val="single" w:sz="4" w:space="3" w:color="auto"/>
      </w:pBdr>
      <w:tabs>
        <w:tab w:val="center" w:pos="4536"/>
        <w:tab w:val="right" w:pos="9498"/>
      </w:tabs>
      <w:spacing w:before="120"/>
      <w:ind w:firstLine="142"/>
    </w:pPr>
    <w:rPr>
      <w:sz w:val="18"/>
    </w:rPr>
  </w:style>
  <w:style w:type="character" w:customStyle="1" w:styleId="PtaChar">
    <w:name w:val="Päta Char"/>
    <w:link w:val="Pta"/>
    <w:uiPriority w:val="99"/>
    <w:rsid w:val="00B00750"/>
    <w:rPr>
      <w:rFonts w:ascii="Arial" w:eastAsia="Times New Roman" w:hAnsi="Arial" w:cs="Times New Roman"/>
      <w:sz w:val="18"/>
      <w:szCs w:val="20"/>
    </w:rPr>
  </w:style>
  <w:style w:type="paragraph" w:styleId="Obsah2">
    <w:name w:val="toc 2"/>
    <w:aliases w:val="ezdravie_TOC_2"/>
    <w:basedOn w:val="ezdravienormal"/>
    <w:next w:val="ezdravienormal"/>
    <w:uiPriority w:val="39"/>
    <w:qFormat/>
    <w:rsid w:val="004769EE"/>
    <w:pPr>
      <w:spacing w:line="276" w:lineRule="auto"/>
      <w:ind w:left="198"/>
    </w:pPr>
    <w:rPr>
      <w:sz w:val="24"/>
      <w:lang w:eastAsia="sk-SK"/>
    </w:rPr>
  </w:style>
  <w:style w:type="paragraph" w:styleId="Obsah3">
    <w:name w:val="toc 3"/>
    <w:aliases w:val="ezdravie_TOC_3"/>
    <w:basedOn w:val="ezdravienormal"/>
    <w:next w:val="ezdravienormal"/>
    <w:uiPriority w:val="39"/>
    <w:qFormat/>
    <w:rsid w:val="004769EE"/>
    <w:pPr>
      <w:spacing w:line="276" w:lineRule="auto"/>
      <w:ind w:left="403"/>
    </w:pPr>
    <w:rPr>
      <w:lang w:eastAsia="sk-SK"/>
    </w:rPr>
  </w:style>
  <w:style w:type="paragraph" w:styleId="Hlavikazoznamucitci">
    <w:name w:val="toa heading"/>
    <w:basedOn w:val="Normlny"/>
    <w:next w:val="Normlny"/>
    <w:semiHidden/>
    <w:rsid w:val="00B00750"/>
    <w:pPr>
      <w:spacing w:before="120" w:after="240"/>
    </w:pPr>
    <w:rPr>
      <w:b/>
      <w:sz w:val="40"/>
    </w:rPr>
  </w:style>
  <w:style w:type="character" w:styleId="SkratkaHTML">
    <w:name w:val="HTML Acronym"/>
    <w:basedOn w:val="Predvolenpsmoodseku"/>
    <w:uiPriority w:val="99"/>
    <w:unhideWhenUsed/>
    <w:rsid w:val="00266129"/>
  </w:style>
  <w:style w:type="character" w:styleId="Hypertextovprepojenie">
    <w:name w:val="Hyperlink"/>
    <w:rsid w:val="00B00750"/>
    <w:rPr>
      <w:color w:val="0000FF"/>
      <w:u w:val="single"/>
    </w:rPr>
  </w:style>
  <w:style w:type="paragraph" w:customStyle="1" w:styleId="Preformatted">
    <w:name w:val="Preformatted"/>
    <w:basedOn w:val="Normlny"/>
    <w:rsid w:val="00B0075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snapToGrid w:val="0"/>
    </w:rPr>
  </w:style>
  <w:style w:type="character" w:styleId="Siln">
    <w:name w:val="Strong"/>
    <w:uiPriority w:val="99"/>
    <w:rsid w:val="00A62470"/>
    <w:rPr>
      <w:b/>
      <w:bCs/>
    </w:rPr>
  </w:style>
  <w:style w:type="paragraph" w:styleId="Zoznamsodrkami">
    <w:name w:val="List Bullet"/>
    <w:aliases w:val="Round Bullet"/>
    <w:basedOn w:val="Normlny"/>
    <w:rsid w:val="00B00750"/>
    <w:pPr>
      <w:tabs>
        <w:tab w:val="num" w:pos="499"/>
      </w:tabs>
      <w:spacing w:after="0" w:line="240" w:lineRule="auto"/>
      <w:ind w:left="499" w:hanging="379"/>
    </w:pPr>
    <w:rPr>
      <w:rFonts w:ascii="Times New Roman" w:hAnsi="Times New Roman"/>
      <w:szCs w:val="24"/>
    </w:rPr>
  </w:style>
  <w:style w:type="paragraph" w:customStyle="1" w:styleId="Tabulka">
    <w:name w:val="Tabulka"/>
    <w:basedOn w:val="Normlny"/>
    <w:rsid w:val="00B00750"/>
    <w:pPr>
      <w:suppressAutoHyphens/>
      <w:spacing w:before="40" w:after="40"/>
      <w:jc w:val="center"/>
    </w:pPr>
    <w:rPr>
      <w:sz w:val="18"/>
    </w:rPr>
  </w:style>
  <w:style w:type="table" w:styleId="Mriekatabuky">
    <w:name w:val="Table Grid"/>
    <w:basedOn w:val="Normlnatabuka"/>
    <w:uiPriority w:val="59"/>
    <w:rsid w:val="00B00750"/>
    <w:pPr>
      <w:spacing w:after="120" w:line="259" w:lineRule="auto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oznamsodrkami2">
    <w:name w:val="List Bullet 2"/>
    <w:basedOn w:val="Normlny"/>
    <w:rsid w:val="00B00750"/>
    <w:pPr>
      <w:numPr>
        <w:numId w:val="1"/>
      </w:numPr>
      <w:spacing w:after="0" w:line="240" w:lineRule="auto"/>
    </w:pPr>
    <w:rPr>
      <w:szCs w:val="24"/>
    </w:rPr>
  </w:style>
  <w:style w:type="paragraph" w:styleId="Textpoznmkypodiarou">
    <w:name w:val="footnote text"/>
    <w:basedOn w:val="Normlny"/>
    <w:link w:val="TextpoznmkypodiarouChar"/>
    <w:rsid w:val="00B00750"/>
    <w:pPr>
      <w:spacing w:after="0" w:line="240" w:lineRule="auto"/>
    </w:pPr>
    <w:rPr>
      <w:rFonts w:ascii="Times New Roman" w:hAnsi="Times New Roman"/>
      <w:lang w:val="cs-CZ" w:eastAsia="cs-CZ"/>
    </w:rPr>
  </w:style>
  <w:style w:type="character" w:customStyle="1" w:styleId="TextpoznmkypodiarouChar">
    <w:name w:val="Text poznámky pod čiarou Char"/>
    <w:link w:val="Textpoznmkypodiarou"/>
    <w:rsid w:val="00B00750"/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character" w:styleId="Odkaznapoznmkupodiarou">
    <w:name w:val="footnote reference"/>
    <w:rsid w:val="00B00750"/>
    <w:rPr>
      <w:vertAlign w:val="superscript"/>
    </w:rPr>
  </w:style>
  <w:style w:type="paragraph" w:styleId="Revzia">
    <w:name w:val="Revision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styleId="Odsekzoznamu">
    <w:name w:val="List Paragraph"/>
    <w:aliases w:val="body,Odsek zoznamu2,Odsek,Odsek zoznamu1,numbered list,OBC Bullet,Normal 1,Task Body,Viñetas (Inicio Parrafo),Paragrafo elenco,3 Txt tabla,Zerrenda-paragrafoa,Fiche List Paragraph,Dot pt,F5 List Paragraph"/>
    <w:basedOn w:val="Normlny"/>
    <w:link w:val="OdsekzoznamuChar"/>
    <w:uiPriority w:val="34"/>
    <w:qFormat/>
    <w:rsid w:val="00B00750"/>
    <w:pPr>
      <w:spacing w:after="0" w:line="240" w:lineRule="auto"/>
      <w:ind w:left="708"/>
    </w:pPr>
    <w:rPr>
      <w:szCs w:val="24"/>
    </w:rPr>
  </w:style>
  <w:style w:type="paragraph" w:styleId="slovanzoznam">
    <w:name w:val="List Number"/>
    <w:basedOn w:val="Normlny"/>
    <w:rsid w:val="00B00750"/>
    <w:pPr>
      <w:numPr>
        <w:numId w:val="2"/>
      </w:numPr>
    </w:pPr>
  </w:style>
  <w:style w:type="paragraph" w:styleId="Obsah4">
    <w:name w:val="toc 4"/>
    <w:aliases w:val="ezdravie_TOC_4"/>
    <w:basedOn w:val="ezdravienormal"/>
    <w:next w:val="ezdravienormal"/>
    <w:uiPriority w:val="39"/>
    <w:qFormat/>
    <w:rsid w:val="004769EE"/>
    <w:pPr>
      <w:spacing w:line="276" w:lineRule="auto"/>
      <w:ind w:left="601"/>
    </w:pPr>
    <w:rPr>
      <w:szCs w:val="20"/>
      <w:lang w:eastAsia="sk-SK"/>
    </w:rPr>
  </w:style>
  <w:style w:type="paragraph" w:styleId="Obsah5">
    <w:name w:val="toc 5"/>
    <w:aliases w:val="ezdravie_TOC_5"/>
    <w:basedOn w:val="ezdravienormal"/>
    <w:next w:val="ezdravienormal"/>
    <w:uiPriority w:val="39"/>
    <w:unhideWhenUsed/>
    <w:qFormat/>
    <w:rsid w:val="004769EE"/>
    <w:pPr>
      <w:spacing w:line="276" w:lineRule="auto"/>
      <w:ind w:left="799"/>
    </w:pPr>
    <w:rPr>
      <w:szCs w:val="20"/>
      <w:lang w:eastAsia="sk-SK"/>
    </w:rPr>
  </w:style>
  <w:style w:type="paragraph" w:styleId="Obsah6">
    <w:name w:val="toc 6"/>
    <w:aliases w:val="ezdravie_TOC_6"/>
    <w:basedOn w:val="ezdravienormal"/>
    <w:next w:val="ezdravienormal"/>
    <w:uiPriority w:val="39"/>
    <w:unhideWhenUsed/>
    <w:qFormat/>
    <w:rsid w:val="004769EE"/>
    <w:pPr>
      <w:spacing w:line="276" w:lineRule="auto"/>
      <w:ind w:left="998"/>
    </w:pPr>
    <w:rPr>
      <w:szCs w:val="20"/>
      <w:lang w:eastAsia="sk-SK"/>
    </w:rPr>
  </w:style>
  <w:style w:type="paragraph" w:styleId="Obsah7">
    <w:name w:val="toc 7"/>
    <w:aliases w:val="ezdravie_TOC_7"/>
    <w:basedOn w:val="ezdravienormal"/>
    <w:next w:val="ezdravienormal"/>
    <w:uiPriority w:val="39"/>
    <w:unhideWhenUsed/>
    <w:qFormat/>
    <w:rsid w:val="004769EE"/>
    <w:pPr>
      <w:spacing w:line="276" w:lineRule="auto"/>
      <w:ind w:left="1202"/>
    </w:pPr>
    <w:rPr>
      <w:szCs w:val="20"/>
      <w:lang w:eastAsia="sk-SK"/>
    </w:rPr>
  </w:style>
  <w:style w:type="paragraph" w:styleId="Obsah8">
    <w:name w:val="toc 8"/>
    <w:aliases w:val="ezdravie_TOC_8"/>
    <w:basedOn w:val="ezdravienormal"/>
    <w:next w:val="ezdravienormal"/>
    <w:uiPriority w:val="39"/>
    <w:unhideWhenUsed/>
    <w:qFormat/>
    <w:rsid w:val="004769EE"/>
    <w:pPr>
      <w:spacing w:line="276" w:lineRule="auto"/>
      <w:ind w:left="1400"/>
    </w:pPr>
    <w:rPr>
      <w:szCs w:val="20"/>
      <w:lang w:eastAsia="sk-SK"/>
    </w:rPr>
  </w:style>
  <w:style w:type="paragraph" w:styleId="Obsah9">
    <w:name w:val="toc 9"/>
    <w:aliases w:val="ezdravie_TOC_9"/>
    <w:basedOn w:val="ezdravienormal"/>
    <w:next w:val="ezdravienormal"/>
    <w:uiPriority w:val="39"/>
    <w:unhideWhenUsed/>
    <w:qFormat/>
    <w:rsid w:val="004769EE"/>
    <w:pPr>
      <w:spacing w:line="276" w:lineRule="auto"/>
      <w:ind w:left="1600"/>
    </w:pPr>
    <w:rPr>
      <w:szCs w:val="20"/>
      <w:lang w:eastAsia="sk-SK"/>
    </w:rPr>
  </w:style>
  <w:style w:type="paragraph" w:customStyle="1" w:styleId="Table">
    <w:name w:val="Table"/>
    <w:basedOn w:val="Normlny"/>
    <w:rsid w:val="00B00750"/>
    <w:pPr>
      <w:spacing w:before="100" w:beforeAutospacing="1" w:after="100" w:afterAutospacing="1" w:line="240" w:lineRule="auto"/>
    </w:pPr>
    <w:rPr>
      <w:rFonts w:ascii="Arial (W1)" w:hAnsi="Arial (W1)"/>
      <w:szCs w:val="24"/>
    </w:rPr>
  </w:style>
  <w:style w:type="paragraph" w:customStyle="1" w:styleId="ListBulletNext">
    <w:name w:val="List Bullet Next"/>
    <w:basedOn w:val="Zoznamsodrkami"/>
    <w:rsid w:val="00B00750"/>
    <w:pPr>
      <w:tabs>
        <w:tab w:val="clear" w:pos="499"/>
      </w:tabs>
      <w:spacing w:line="288" w:lineRule="auto"/>
      <w:ind w:left="357" w:hanging="357"/>
      <w:jc w:val="both"/>
    </w:pPr>
    <w:rPr>
      <w:rFonts w:ascii="Arial" w:hAnsi="Arial" w:cs="Arial"/>
      <w:sz w:val="22"/>
      <w:szCs w:val="20"/>
      <w:lang w:val="cs-CZ" w:eastAsia="en-US"/>
    </w:rPr>
  </w:style>
  <w:style w:type="paragraph" w:customStyle="1" w:styleId="ListBullet2Next">
    <w:name w:val="List Bullet 2 Next"/>
    <w:basedOn w:val="Zoznamsodrkami2"/>
    <w:rsid w:val="00B00750"/>
    <w:pPr>
      <w:numPr>
        <w:numId w:val="0"/>
      </w:numPr>
      <w:tabs>
        <w:tab w:val="num" w:pos="643"/>
      </w:tabs>
      <w:spacing w:line="288" w:lineRule="auto"/>
      <w:ind w:left="641" w:hanging="357"/>
      <w:jc w:val="both"/>
    </w:pPr>
    <w:rPr>
      <w:rFonts w:ascii="Times New Roman" w:hAnsi="Times New Roman"/>
      <w:szCs w:val="20"/>
      <w:lang w:val="cs-CZ"/>
    </w:rPr>
  </w:style>
  <w:style w:type="table" w:styleId="Motvtabuky">
    <w:name w:val="Table Theme"/>
    <w:basedOn w:val="Normlnatabuka"/>
    <w:rsid w:val="00B00750"/>
    <w:pPr>
      <w:spacing w:after="120" w:line="259" w:lineRule="auto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OPoznmka">
    <w:name w:val="ESO_Poznámka"/>
    <w:basedOn w:val="Normlny"/>
    <w:next w:val="Normlny"/>
    <w:rsid w:val="00266129"/>
    <w:pPr>
      <w:spacing w:after="0" w:line="240" w:lineRule="auto"/>
      <w:ind w:left="900"/>
    </w:pPr>
    <w:rPr>
      <w:i/>
      <w:color w:val="99CC00"/>
    </w:rPr>
  </w:style>
  <w:style w:type="paragraph" w:customStyle="1" w:styleId="TableText">
    <w:name w:val="Table Text"/>
    <w:basedOn w:val="Normlny"/>
    <w:rsid w:val="00B00750"/>
    <w:pPr>
      <w:keepNext/>
      <w:keepLines/>
      <w:spacing w:before="60" w:after="60" w:line="240" w:lineRule="auto"/>
      <w:ind w:left="60" w:right="60"/>
    </w:pPr>
  </w:style>
  <w:style w:type="paragraph" w:customStyle="1" w:styleId="ESOOdrka1">
    <w:name w:val="ESO_Odrážka_1"/>
    <w:basedOn w:val="Normlny"/>
    <w:link w:val="ESOOdrka1Char"/>
    <w:rsid w:val="001935DF"/>
    <w:pPr>
      <w:spacing w:before="120" w:after="60" w:line="259" w:lineRule="auto"/>
      <w:jc w:val="both"/>
    </w:pPr>
    <w:rPr>
      <w:rFonts w:ascii="Calibri" w:eastAsia="Times New Roman" w:hAnsi="Calibri"/>
    </w:rPr>
  </w:style>
  <w:style w:type="character" w:customStyle="1" w:styleId="ESOOdrka1Char">
    <w:name w:val="ESO_Odrážka_1 Char"/>
    <w:link w:val="ESOOdrka1"/>
    <w:rsid w:val="0036490E"/>
    <w:rPr>
      <w:rFonts w:eastAsia="Times New Roman"/>
    </w:rPr>
  </w:style>
  <w:style w:type="paragraph" w:customStyle="1" w:styleId="ESOOdrka2">
    <w:name w:val="ESO_Odrážka_2"/>
    <w:basedOn w:val="ESOOdrka1"/>
    <w:rsid w:val="002E6758"/>
    <w:pPr>
      <w:numPr>
        <w:ilvl w:val="2"/>
      </w:numPr>
      <w:tabs>
        <w:tab w:val="left" w:pos="1701"/>
      </w:tabs>
      <w:spacing w:before="0" w:after="0"/>
      <w:ind w:left="1701"/>
    </w:pPr>
  </w:style>
  <w:style w:type="paragraph" w:customStyle="1" w:styleId="ESOOdrky3">
    <w:name w:val="ESO_Odrážky_3"/>
    <w:basedOn w:val="ESOOdrka2"/>
    <w:rsid w:val="006804DE"/>
    <w:pPr>
      <w:numPr>
        <w:ilvl w:val="3"/>
      </w:numPr>
      <w:tabs>
        <w:tab w:val="clear" w:pos="1701"/>
        <w:tab w:val="left" w:pos="2127"/>
      </w:tabs>
      <w:ind w:left="2127"/>
    </w:pPr>
  </w:style>
  <w:style w:type="paragraph" w:customStyle="1" w:styleId="ESOSkratka">
    <w:name w:val="ESO_Skratka"/>
    <w:basedOn w:val="Normlny"/>
    <w:next w:val="Normlny"/>
    <w:link w:val="ESOSkratkaChar"/>
    <w:rsid w:val="001935DF"/>
    <w:pPr>
      <w:spacing w:after="120" w:line="259" w:lineRule="auto"/>
      <w:jc w:val="both"/>
    </w:pPr>
    <w:rPr>
      <w:rFonts w:ascii="Calibri" w:eastAsia="Times New Roman" w:hAnsi="Calibri"/>
      <w:u w:val="double" w:color="FF0000"/>
      <w:lang w:val="en-US"/>
    </w:rPr>
  </w:style>
  <w:style w:type="character" w:customStyle="1" w:styleId="ESOSkratkaChar">
    <w:name w:val="ESO_Skratka Char"/>
    <w:link w:val="ESOSkratka"/>
    <w:rsid w:val="00B00750"/>
    <w:rPr>
      <w:rFonts w:ascii="Arial" w:eastAsia="Times New Roman" w:hAnsi="Arial" w:cs="Times New Roman"/>
      <w:sz w:val="20"/>
      <w:szCs w:val="20"/>
      <w:u w:val="double" w:color="FF0000"/>
      <w:lang w:val="en-US"/>
    </w:rPr>
  </w:style>
  <w:style w:type="paragraph" w:customStyle="1" w:styleId="ESOSucinnostPredpoklad">
    <w:name w:val="ESO_Sucinnost_Predpoklad"/>
    <w:basedOn w:val="Normlny"/>
    <w:next w:val="Normlny"/>
    <w:link w:val="ESOSucinnostPredpokladChar"/>
    <w:rsid w:val="001935DF"/>
    <w:pPr>
      <w:spacing w:after="120" w:line="259" w:lineRule="auto"/>
      <w:jc w:val="both"/>
    </w:pPr>
    <w:rPr>
      <w:rFonts w:ascii="Calibri" w:eastAsia="Times New Roman" w:hAnsi="Calibri"/>
      <w:u w:val="wavyDouble" w:color="FF0000"/>
      <w:lang w:val="en-US"/>
    </w:rPr>
  </w:style>
  <w:style w:type="character" w:customStyle="1" w:styleId="ESOSucinnostPredpokladChar">
    <w:name w:val="ESO_Sucinnost_Predpoklad Char"/>
    <w:link w:val="ESOSucinnostPredpoklad"/>
    <w:locked/>
    <w:rsid w:val="00B00750"/>
    <w:rPr>
      <w:rFonts w:ascii="Arial" w:eastAsia="Times New Roman" w:hAnsi="Arial" w:cs="Times New Roman"/>
      <w:sz w:val="20"/>
      <w:szCs w:val="20"/>
      <w:u w:val="wavyDouble" w:color="FF0000"/>
      <w:lang w:val="en-US"/>
    </w:rPr>
  </w:style>
  <w:style w:type="paragraph" w:customStyle="1" w:styleId="ESOPopisOBR">
    <w:name w:val="ESO_Popis_OBR"/>
    <w:basedOn w:val="Normlny"/>
    <w:next w:val="Normlny"/>
    <w:link w:val="ESOPopisOBRChar"/>
    <w:rsid w:val="001935DF"/>
    <w:pPr>
      <w:spacing w:after="120" w:line="259" w:lineRule="auto"/>
      <w:jc w:val="center"/>
    </w:pPr>
    <w:rPr>
      <w:rFonts w:ascii="Calibri" w:eastAsia="Times New Roman" w:hAnsi="Calibri"/>
      <w:lang w:val="en-US"/>
    </w:rPr>
  </w:style>
  <w:style w:type="character" w:customStyle="1" w:styleId="ESOPopisOBRChar">
    <w:name w:val="ESO_Popis_OBR Char"/>
    <w:link w:val="ESOPopisOBR"/>
    <w:locked/>
    <w:rsid w:val="00B00750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ESOOdrkyslovan1">
    <w:name w:val="ESO_Odrážky_číslované_1"/>
    <w:basedOn w:val="Normlny"/>
    <w:next w:val="Normlny"/>
    <w:link w:val="ESOOdrkyslovan1Char"/>
    <w:rsid w:val="00B00750"/>
    <w:pPr>
      <w:numPr>
        <w:numId w:val="5"/>
      </w:numPr>
    </w:pPr>
  </w:style>
  <w:style w:type="character" w:customStyle="1" w:styleId="ESOOdrkyslovan1Char">
    <w:name w:val="ESO_Odrážky_číslované_1 Char"/>
    <w:link w:val="ESOOdrkyslovan1"/>
    <w:rsid w:val="00B00750"/>
    <w:rPr>
      <w:rFonts w:ascii="Arial Narrow" w:hAnsi="Arial Narrow"/>
      <w:szCs w:val="22"/>
      <w:lang w:eastAsia="en-US"/>
    </w:rPr>
  </w:style>
  <w:style w:type="paragraph" w:customStyle="1" w:styleId="ESOOdrkyslovan2">
    <w:name w:val="ESO_Odrážky_číslované_2"/>
    <w:basedOn w:val="Normlny"/>
    <w:next w:val="Normlny"/>
    <w:rsid w:val="001935DF"/>
    <w:pPr>
      <w:tabs>
        <w:tab w:val="left" w:pos="1800"/>
      </w:tabs>
      <w:spacing w:after="120" w:line="259" w:lineRule="auto"/>
      <w:ind w:left="1620" w:hanging="432"/>
      <w:jc w:val="both"/>
    </w:pPr>
    <w:rPr>
      <w:rFonts w:ascii="Calibri" w:eastAsia="Times New Roman" w:hAnsi="Calibri"/>
    </w:rPr>
  </w:style>
  <w:style w:type="paragraph" w:customStyle="1" w:styleId="ESOOdrkyslovan3">
    <w:name w:val="ESO_Odrážky_číslované_3"/>
    <w:basedOn w:val="Normlny"/>
    <w:next w:val="Normlny"/>
    <w:autoRedefine/>
    <w:rsid w:val="001935DF"/>
    <w:pPr>
      <w:numPr>
        <w:ilvl w:val="2"/>
        <w:numId w:val="3"/>
      </w:numPr>
      <w:tabs>
        <w:tab w:val="clear" w:pos="1224"/>
        <w:tab w:val="left" w:pos="2340"/>
      </w:tabs>
      <w:spacing w:after="120" w:line="259" w:lineRule="auto"/>
      <w:ind w:left="2160"/>
      <w:jc w:val="both"/>
    </w:pPr>
    <w:rPr>
      <w:rFonts w:ascii="Calibri" w:eastAsia="Times New Roman" w:hAnsi="Calibri"/>
    </w:rPr>
  </w:style>
  <w:style w:type="paragraph" w:customStyle="1" w:styleId="Revzia1">
    <w:name w:val="Revízia1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NoSpacing4">
    <w:name w:val="No Spacing4"/>
    <w:link w:val="NoSpacingChar"/>
    <w:rsid w:val="00B00750"/>
    <w:rPr>
      <w:sz w:val="22"/>
      <w:szCs w:val="22"/>
      <w:lang w:val="en-GB" w:eastAsia="en-US"/>
    </w:rPr>
  </w:style>
  <w:style w:type="character" w:customStyle="1" w:styleId="NoSpacingChar">
    <w:name w:val="No Spacing Char"/>
    <w:link w:val="NoSpacing4"/>
    <w:rsid w:val="00B00750"/>
    <w:rPr>
      <w:rFonts w:ascii="Calibri" w:eastAsia="Calibri" w:hAnsi="Calibri" w:cs="Times New Roman"/>
      <w:lang w:val="en-GB"/>
    </w:rPr>
  </w:style>
  <w:style w:type="paragraph" w:customStyle="1" w:styleId="ListParagraph2">
    <w:name w:val="List Paragraph2"/>
    <w:basedOn w:val="Normlny"/>
    <w:rsid w:val="00B00750"/>
    <w:pPr>
      <w:ind w:left="720"/>
      <w:contextualSpacing/>
    </w:pPr>
    <w:rPr>
      <w:rFonts w:ascii="Calibri" w:hAnsi="Calibri"/>
      <w:sz w:val="22"/>
    </w:rPr>
  </w:style>
  <w:style w:type="paragraph" w:customStyle="1" w:styleId="NoSpacing1">
    <w:name w:val="No Spacing1"/>
    <w:rsid w:val="00B00750"/>
    <w:rPr>
      <w:sz w:val="22"/>
      <w:szCs w:val="22"/>
      <w:lang w:val="en-GB" w:eastAsia="en-US"/>
    </w:rPr>
  </w:style>
  <w:style w:type="character" w:customStyle="1" w:styleId="FootnoteTextChar">
    <w:name w:val="Footnote Text Char"/>
    <w:locked/>
    <w:rsid w:val="00B00750"/>
    <w:rPr>
      <w:rFonts w:ascii="Arial" w:hAnsi="Arial" w:cs="Times New Roman"/>
      <w:sz w:val="20"/>
      <w:szCs w:val="20"/>
      <w:lang w:val="sk-SK" w:eastAsia="en-US"/>
    </w:rPr>
  </w:style>
  <w:style w:type="character" w:customStyle="1" w:styleId="FootnoteTextChar1">
    <w:name w:val="Footnote Text Char1"/>
    <w:uiPriority w:val="99"/>
    <w:locked/>
    <w:rsid w:val="00B00750"/>
    <w:rPr>
      <w:rFonts w:cs="Times New Roman"/>
      <w:lang w:val="cs-CZ" w:eastAsia="cs-CZ" w:bidi="ar-SA"/>
    </w:rPr>
  </w:style>
  <w:style w:type="paragraph" w:customStyle="1" w:styleId="ListParagraph1">
    <w:name w:val="List Paragraph1"/>
    <w:basedOn w:val="Normlny"/>
    <w:uiPriority w:val="99"/>
    <w:rsid w:val="00B00750"/>
    <w:pPr>
      <w:ind w:left="720"/>
      <w:contextualSpacing/>
    </w:pPr>
  </w:style>
  <w:style w:type="paragraph" w:customStyle="1" w:styleId="Revision1">
    <w:name w:val="Revision1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Revzia11">
    <w:name w:val="Revízia11"/>
    <w:hidden/>
    <w:uiPriority w:val="99"/>
    <w:semiHidden/>
    <w:rsid w:val="00B00750"/>
    <w:rPr>
      <w:rFonts w:ascii="Arial" w:eastAsia="Times New Roman" w:hAnsi="Arial"/>
      <w:lang w:eastAsia="en-US"/>
    </w:rPr>
  </w:style>
  <w:style w:type="character" w:customStyle="1" w:styleId="ESOOdbornyvyrazChar1">
    <w:name w:val="ESO_Odborny_vyraz Char1"/>
    <w:uiPriority w:val="99"/>
    <w:locked/>
    <w:rsid w:val="00B00750"/>
    <w:rPr>
      <w:rFonts w:ascii="Arial" w:eastAsia="Times New Roman" w:hAnsi="Arial" w:cs="Times New Roman"/>
      <w:sz w:val="20"/>
      <w:szCs w:val="20"/>
      <w:u w:val="double" w:color="FF0000"/>
    </w:rPr>
  </w:style>
  <w:style w:type="character" w:customStyle="1" w:styleId="ESOSkratkaChar1">
    <w:name w:val="ESO_Skratka Char1"/>
    <w:locked/>
    <w:rsid w:val="00B00750"/>
    <w:rPr>
      <w:rFonts w:ascii="Arial" w:eastAsia="Times New Roman" w:hAnsi="Arial" w:cs="Times New Roman"/>
      <w:sz w:val="20"/>
      <w:szCs w:val="20"/>
      <w:u w:val="double" w:color="FF0000"/>
      <w:lang w:val="en-US"/>
    </w:rPr>
  </w:style>
  <w:style w:type="character" w:customStyle="1" w:styleId="Heading6CharChar">
    <w:name w:val="Heading 6 Char Char"/>
    <w:uiPriority w:val="99"/>
    <w:locked/>
    <w:rsid w:val="00B00750"/>
    <w:rPr>
      <w:rFonts w:cs="Arial"/>
      <w:b/>
      <w:bCs/>
      <w:iCs/>
      <w:kern w:val="28"/>
      <w:sz w:val="20"/>
    </w:rPr>
  </w:style>
  <w:style w:type="paragraph" w:styleId="Nzov">
    <w:name w:val="Title"/>
    <w:basedOn w:val="Normlny"/>
    <w:next w:val="Normlny"/>
    <w:link w:val="NzovChar"/>
    <w:uiPriority w:val="99"/>
    <w:rsid w:val="00B00750"/>
    <w:pPr>
      <w:widowControl w:val="0"/>
      <w:autoSpaceDE w:val="0"/>
      <w:autoSpaceDN w:val="0"/>
      <w:adjustRightInd w:val="0"/>
      <w:spacing w:before="240" w:after="60" w:line="240" w:lineRule="auto"/>
      <w:jc w:val="center"/>
    </w:pPr>
    <w:rPr>
      <w:rFonts w:cs="Arial"/>
      <w:b/>
      <w:bCs/>
      <w:sz w:val="32"/>
      <w:szCs w:val="32"/>
      <w:shd w:val="clear" w:color="auto" w:fill="FFFFFF"/>
      <w:lang w:val="en-AU"/>
    </w:rPr>
  </w:style>
  <w:style w:type="character" w:customStyle="1" w:styleId="NzovChar">
    <w:name w:val="Názov Char"/>
    <w:link w:val="Nzov"/>
    <w:uiPriority w:val="99"/>
    <w:rsid w:val="00B00750"/>
    <w:rPr>
      <w:rFonts w:ascii="Arial" w:eastAsia="Times New Roman" w:hAnsi="Arial" w:cs="Arial"/>
      <w:b/>
      <w:bCs/>
      <w:sz w:val="32"/>
      <w:szCs w:val="32"/>
      <w:lang w:val="en-AU" w:eastAsia="sk-SK"/>
    </w:rPr>
  </w:style>
  <w:style w:type="character" w:customStyle="1" w:styleId="TitleChar">
    <w:name w:val="Title Char"/>
    <w:uiPriority w:val="99"/>
    <w:locked/>
    <w:rsid w:val="00B00750"/>
    <w:rPr>
      <w:rFonts w:ascii="Cambria" w:hAnsi="Cambria" w:cs="Times New Roman"/>
      <w:b/>
      <w:bCs/>
      <w:kern w:val="28"/>
      <w:sz w:val="32"/>
      <w:szCs w:val="32"/>
      <w:lang w:val="sk-SK" w:eastAsia="en-US"/>
    </w:rPr>
  </w:style>
  <w:style w:type="paragraph" w:customStyle="1" w:styleId="ESONumbered1">
    <w:name w:val="ESO_Numbered_1"/>
    <w:basedOn w:val="Normlny"/>
    <w:uiPriority w:val="99"/>
    <w:rsid w:val="001935DF"/>
    <w:pPr>
      <w:numPr>
        <w:numId w:val="4"/>
      </w:numPr>
      <w:spacing w:after="120" w:line="259" w:lineRule="auto"/>
      <w:jc w:val="both"/>
    </w:pPr>
    <w:rPr>
      <w:rFonts w:ascii="Calibri" w:eastAsia="Times New Roman" w:hAnsi="Calibri"/>
    </w:rPr>
  </w:style>
  <w:style w:type="paragraph" w:customStyle="1" w:styleId="ESOObrazok">
    <w:name w:val="ESO_Obrazok"/>
    <w:basedOn w:val="Normlny"/>
    <w:uiPriority w:val="99"/>
    <w:rsid w:val="001935DF"/>
    <w:pPr>
      <w:spacing w:after="120" w:line="259" w:lineRule="auto"/>
      <w:jc w:val="center"/>
    </w:pPr>
    <w:rPr>
      <w:rFonts w:ascii="Calibri" w:eastAsia="Times New Roman" w:hAnsi="Calibri"/>
      <w:lang w:val="cs-CZ"/>
    </w:rPr>
  </w:style>
  <w:style w:type="paragraph" w:customStyle="1" w:styleId="Revzia2">
    <w:name w:val="Revízia2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Revzia3">
    <w:name w:val="Revízia3"/>
    <w:hidden/>
    <w:uiPriority w:val="99"/>
    <w:semiHidden/>
    <w:rsid w:val="00B00750"/>
    <w:rPr>
      <w:rFonts w:ascii="Arial" w:eastAsia="Times New Roman" w:hAnsi="Arial"/>
      <w:lang w:eastAsia="en-US"/>
    </w:rPr>
  </w:style>
  <w:style w:type="character" w:customStyle="1" w:styleId="SubtitleChar">
    <w:name w:val="Subtitle Char"/>
    <w:locked/>
    <w:rsid w:val="00B00750"/>
    <w:rPr>
      <w:rFonts w:ascii="Tahoma" w:hAnsi="Tahoma"/>
      <w:sz w:val="16"/>
      <w:lang w:val="sk-SK" w:eastAsia="en-US"/>
    </w:rPr>
  </w:style>
  <w:style w:type="paragraph" w:styleId="Podtitul">
    <w:name w:val="Subtitle"/>
    <w:basedOn w:val="Normlny"/>
    <w:next w:val="Normlny"/>
    <w:link w:val="PodtitulChar"/>
    <w:qFormat/>
    <w:rsid w:val="000C307C"/>
    <w:pPr>
      <w:spacing w:after="60"/>
      <w:jc w:val="center"/>
    </w:pPr>
    <w:rPr>
      <w:rFonts w:ascii="Tahoma" w:hAnsi="Tahoma"/>
      <w:sz w:val="16"/>
      <w:szCs w:val="16"/>
    </w:rPr>
  </w:style>
  <w:style w:type="character" w:customStyle="1" w:styleId="PodtitulChar">
    <w:name w:val="Podtitul Char"/>
    <w:link w:val="Podtitul"/>
    <w:rsid w:val="000C307C"/>
    <w:rPr>
      <w:rFonts w:ascii="Tahoma" w:hAnsi="Tahoma"/>
      <w:sz w:val="16"/>
      <w:szCs w:val="16"/>
    </w:rPr>
  </w:style>
  <w:style w:type="paragraph" w:customStyle="1" w:styleId="ESOOdrka-abcd1">
    <w:name w:val="ESO_Odrážka-abcd_1"/>
    <w:basedOn w:val="ESOOdrka1"/>
    <w:link w:val="ESOOdrka-abcd1Char"/>
    <w:rsid w:val="00B00750"/>
    <w:pPr>
      <w:numPr>
        <w:numId w:val="6"/>
      </w:numPr>
    </w:pPr>
  </w:style>
  <w:style w:type="character" w:customStyle="1" w:styleId="ESOOdrka-abcd1Char">
    <w:name w:val="ESO_Odrážka-abcd_1 Char"/>
    <w:basedOn w:val="ESOOdrka1Char"/>
    <w:link w:val="ESOOdrka-abcd1"/>
    <w:rsid w:val="00B00750"/>
    <w:rPr>
      <w:rFonts w:eastAsia="Times New Roman"/>
      <w:szCs w:val="20"/>
    </w:rPr>
  </w:style>
  <w:style w:type="paragraph" w:customStyle="1" w:styleId="ESOOdrky-abcd2">
    <w:name w:val="ESO_Odrážky-abcd_2"/>
    <w:basedOn w:val="ESOOdrka-abcd1"/>
    <w:link w:val="ESOOdrky-abcd2Char"/>
    <w:rsid w:val="00B00750"/>
  </w:style>
  <w:style w:type="character" w:customStyle="1" w:styleId="ESOOdrky-abcd2Char">
    <w:name w:val="ESO_Odrážky-abcd_2 Char"/>
    <w:basedOn w:val="ESOOdrka-abcd1Char"/>
    <w:link w:val="ESOOdrky-abcd2"/>
    <w:rsid w:val="00B00750"/>
    <w:rPr>
      <w:rFonts w:eastAsia="Times New Roman"/>
      <w:szCs w:val="20"/>
    </w:rPr>
  </w:style>
  <w:style w:type="paragraph" w:customStyle="1" w:styleId="NumberedList">
    <w:name w:val="Numbered List"/>
    <w:next w:val="Normlny"/>
    <w:uiPriority w:val="99"/>
    <w:rsid w:val="00956541"/>
    <w:pPr>
      <w:widowControl w:val="0"/>
      <w:autoSpaceDE w:val="0"/>
      <w:autoSpaceDN w:val="0"/>
      <w:adjustRightInd w:val="0"/>
      <w:ind w:left="360" w:hanging="360"/>
    </w:pPr>
    <w:rPr>
      <w:rFonts w:ascii="Arial" w:eastAsia="Times New Roman" w:hAnsi="Arial" w:cs="Arial"/>
      <w:color w:val="000000"/>
      <w:shd w:val="clear" w:color="auto" w:fill="FFFFFF"/>
      <w:lang w:val="en-AU"/>
    </w:rPr>
  </w:style>
  <w:style w:type="paragraph" w:styleId="Nadpispoznmky">
    <w:name w:val="Note Heading"/>
    <w:basedOn w:val="Normlny"/>
    <w:next w:val="Normlny"/>
    <w:link w:val="NadpispoznmkyChar"/>
    <w:uiPriority w:val="99"/>
    <w:rsid w:val="00956541"/>
    <w:pPr>
      <w:widowControl w:val="0"/>
      <w:autoSpaceDE w:val="0"/>
      <w:autoSpaceDN w:val="0"/>
      <w:adjustRightInd w:val="0"/>
      <w:spacing w:after="0" w:line="240" w:lineRule="auto"/>
    </w:pPr>
    <w:rPr>
      <w:rFonts w:cs="Arial"/>
      <w:color w:val="000000"/>
      <w:shd w:val="clear" w:color="auto" w:fill="FFFFFF"/>
      <w:lang w:val="en-AU"/>
    </w:rPr>
  </w:style>
  <w:style w:type="character" w:customStyle="1" w:styleId="NadpispoznmkyChar">
    <w:name w:val="Nadpis poznámky Char"/>
    <w:link w:val="Nadpispoznmky"/>
    <w:uiPriority w:val="99"/>
    <w:rsid w:val="00956541"/>
    <w:rPr>
      <w:rFonts w:ascii="Arial" w:eastAsia="Times New Roman" w:hAnsi="Arial" w:cs="Arial"/>
      <w:color w:val="000000"/>
      <w:sz w:val="20"/>
      <w:szCs w:val="20"/>
      <w:lang w:val="en-AU" w:eastAsia="sk-SK"/>
    </w:rPr>
  </w:style>
  <w:style w:type="character" w:customStyle="1" w:styleId="TableHeading">
    <w:name w:val="Table Heading"/>
    <w:uiPriority w:val="99"/>
    <w:rsid w:val="00956541"/>
    <w:rPr>
      <w:b/>
      <w:color w:val="000000"/>
      <w:sz w:val="22"/>
      <w:shd w:val="clear" w:color="auto" w:fill="FFFFFF"/>
    </w:rPr>
  </w:style>
  <w:style w:type="character" w:customStyle="1" w:styleId="Objecttype">
    <w:name w:val="Object type"/>
    <w:uiPriority w:val="99"/>
    <w:rsid w:val="00956541"/>
    <w:rPr>
      <w:b/>
      <w:color w:val="000000"/>
      <w:sz w:val="20"/>
      <w:u w:val="single"/>
      <w:shd w:val="clear" w:color="auto" w:fill="FFFFFF"/>
    </w:rPr>
  </w:style>
  <w:style w:type="paragraph" w:customStyle="1" w:styleId="ListHeader">
    <w:name w:val="List Header"/>
    <w:next w:val="Normlny"/>
    <w:uiPriority w:val="99"/>
    <w:rsid w:val="0095654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i/>
      <w:iCs/>
      <w:color w:val="0000A0"/>
      <w:shd w:val="clear" w:color="auto" w:fill="FFFFFF"/>
      <w:lang w:val="en-AU"/>
    </w:rPr>
  </w:style>
  <w:style w:type="paragraph" w:styleId="Hlavikaobsahu">
    <w:name w:val="TOC Heading"/>
    <w:aliases w:val="ezdravie_TOC_Nadpis"/>
    <w:basedOn w:val="ezdravienormal"/>
    <w:next w:val="ezdravienormal"/>
    <w:uiPriority w:val="39"/>
    <w:unhideWhenUsed/>
    <w:qFormat/>
    <w:rsid w:val="004279FE"/>
    <w:pPr>
      <w:spacing w:before="480"/>
    </w:pPr>
    <w:rPr>
      <w:rFonts w:cs="Times New Roman"/>
      <w:b/>
      <w:bCs/>
      <w:color w:val="005293" w:themeColor="accent1"/>
      <w:kern w:val="0"/>
      <w:sz w:val="28"/>
      <w:szCs w:val="28"/>
      <w:lang w:val="en-US"/>
    </w:rPr>
  </w:style>
  <w:style w:type="paragraph" w:styleId="Bezriadkovania">
    <w:name w:val="No Spacing"/>
    <w:uiPriority w:val="1"/>
    <w:rsid w:val="00956541"/>
    <w:pPr>
      <w:jc w:val="both"/>
    </w:pPr>
    <w:rPr>
      <w:rFonts w:ascii="Arial" w:eastAsia="Times New Roman" w:hAnsi="Arial"/>
      <w:lang w:eastAsia="en-US"/>
    </w:rPr>
  </w:style>
  <w:style w:type="paragraph" w:styleId="Zoznamobrzkov">
    <w:name w:val="table of figures"/>
    <w:basedOn w:val="Normlny"/>
    <w:next w:val="Normlny"/>
    <w:uiPriority w:val="99"/>
    <w:unhideWhenUsed/>
    <w:rsid w:val="00926DE6"/>
    <w:pPr>
      <w:spacing w:after="0"/>
    </w:pPr>
  </w:style>
  <w:style w:type="paragraph" w:customStyle="1" w:styleId="zreportaddinfo">
    <w:name w:val="zreport addinfo"/>
    <w:basedOn w:val="Normlny"/>
    <w:uiPriority w:val="99"/>
    <w:semiHidden/>
    <w:rsid w:val="001C3785"/>
    <w:pPr>
      <w:framePr w:wrap="around" w:hAnchor="margin" w:xAlign="center" w:yAlign="bottom"/>
      <w:spacing w:after="0" w:line="240" w:lineRule="exact"/>
      <w:jc w:val="center"/>
    </w:pPr>
    <w:rPr>
      <w:rFonts w:eastAsia="Times New Roman"/>
      <w:noProof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C378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1C3785"/>
    <w:rPr>
      <w:rFonts w:ascii="Tahoma" w:hAnsi="Tahoma" w:cs="Tahoma"/>
      <w:sz w:val="16"/>
      <w:szCs w:val="16"/>
    </w:rPr>
  </w:style>
  <w:style w:type="character" w:styleId="PouitHypertextovPrepojenie">
    <w:name w:val="FollowedHyperlink"/>
    <w:semiHidden/>
    <w:unhideWhenUsed/>
    <w:rsid w:val="00CD6BCC"/>
    <w:rPr>
      <w:rFonts w:ascii="Soho Gothic Pro" w:hAnsi="Soho Gothic Pro"/>
      <w:color w:val="800080"/>
      <w:u w:val="single"/>
    </w:rPr>
  </w:style>
  <w:style w:type="character" w:styleId="Zstupntext">
    <w:name w:val="Placeholder Text"/>
    <w:basedOn w:val="Predvolenpsmoodseku"/>
    <w:uiPriority w:val="99"/>
    <w:semiHidden/>
    <w:rsid w:val="00235B7D"/>
    <w:rPr>
      <w:color w:val="808080"/>
    </w:rPr>
  </w:style>
  <w:style w:type="character" w:styleId="slostrany">
    <w:name w:val="page number"/>
    <w:basedOn w:val="Predvolenpsmoodseku"/>
    <w:uiPriority w:val="99"/>
    <w:semiHidden/>
    <w:unhideWhenUsed/>
    <w:rsid w:val="00726739"/>
  </w:style>
  <w:style w:type="paragraph" w:customStyle="1" w:styleId="BasicParagraph">
    <w:name w:val="[Basic Paragraph]"/>
    <w:basedOn w:val="Normlny"/>
    <w:uiPriority w:val="99"/>
    <w:rsid w:val="00A872F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Cs w:val="24"/>
      <w:lang w:val="en-US"/>
    </w:rPr>
  </w:style>
  <w:style w:type="table" w:styleId="Svetlpodfarbeniezvraznenie1">
    <w:name w:val="Light Shading Accent 1"/>
    <w:basedOn w:val="Normlnatabuka"/>
    <w:uiPriority w:val="60"/>
    <w:rsid w:val="00AE70F7"/>
    <w:rPr>
      <w:color w:val="003D6E" w:themeColor="accent1" w:themeShade="BF"/>
    </w:rPr>
    <w:tblPr>
      <w:tblStyleRowBandSize w:val="1"/>
      <w:tblStyleColBandSize w:val="1"/>
      <w:tblBorders>
        <w:top w:val="single" w:sz="8" w:space="0" w:color="005293" w:themeColor="accent1"/>
        <w:bottom w:val="single" w:sz="8" w:space="0" w:color="00529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293" w:themeColor="accent1"/>
          <w:left w:val="nil"/>
          <w:bottom w:val="single" w:sz="8" w:space="0" w:color="00529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293" w:themeColor="accent1"/>
          <w:left w:val="nil"/>
          <w:bottom w:val="single" w:sz="8" w:space="0" w:color="00529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5D7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5D7FF" w:themeFill="accent1" w:themeFillTint="3F"/>
      </w:tcPr>
    </w:tblStylePr>
  </w:style>
  <w:style w:type="table" w:styleId="Svetlpodfarbeniezvraznenie2">
    <w:name w:val="Light Shading Accent 2"/>
    <w:basedOn w:val="Normlnatabuka"/>
    <w:uiPriority w:val="60"/>
    <w:rsid w:val="00AE70F7"/>
    <w:rPr>
      <w:color w:val="71BED4" w:themeColor="accent2" w:themeShade="BF"/>
    </w:rPr>
    <w:tblPr>
      <w:tblStyleRowBandSize w:val="1"/>
      <w:tblStyleColBandSize w:val="1"/>
      <w:tblBorders>
        <w:top w:val="single" w:sz="8" w:space="0" w:color="C6E5EE" w:themeColor="accent2"/>
        <w:bottom w:val="single" w:sz="8" w:space="0" w:color="C6E5EE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6E5EE" w:themeColor="accent2"/>
          <w:left w:val="nil"/>
          <w:bottom w:val="single" w:sz="8" w:space="0" w:color="C6E5EE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6E5EE" w:themeColor="accent2"/>
          <w:left w:val="nil"/>
          <w:bottom w:val="single" w:sz="8" w:space="0" w:color="C6E5EE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0F8FA" w:themeFill="accent2" w:themeFillTint="3F"/>
      </w:tcPr>
    </w:tblStylePr>
  </w:style>
  <w:style w:type="table" w:styleId="Svetlzoznamzvraznenie1">
    <w:name w:val="Light List Accent 1"/>
    <w:basedOn w:val="Normlnatabuka"/>
    <w:uiPriority w:val="61"/>
    <w:rsid w:val="00AE70F7"/>
    <w:tblPr>
      <w:tblStyleRowBandSize w:val="1"/>
      <w:tblStyleColBandSize w:val="1"/>
      <w:tblBorders>
        <w:top w:val="single" w:sz="8" w:space="0" w:color="005293" w:themeColor="accent1"/>
        <w:left w:val="single" w:sz="8" w:space="0" w:color="005293" w:themeColor="accent1"/>
        <w:bottom w:val="single" w:sz="8" w:space="0" w:color="005293" w:themeColor="accent1"/>
        <w:right w:val="single" w:sz="8" w:space="0" w:color="005293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29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  <w:tblStylePr w:type="band1Horz">
      <w:tblPr/>
      <w:tcPr>
        <w:tcBorders>
          <w:top w:val="single" w:sz="8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</w:style>
  <w:style w:type="character" w:styleId="Zvraznenie">
    <w:name w:val="Emphasis"/>
    <w:basedOn w:val="Predvolenpsmoodseku"/>
    <w:uiPriority w:val="99"/>
    <w:rsid w:val="0036490E"/>
    <w:rPr>
      <w:i/>
      <w:iCs/>
    </w:rPr>
  </w:style>
  <w:style w:type="paragraph" w:customStyle="1" w:styleId="ezdravieverziadokumentu">
    <w:name w:val="ezdravie_verzia_dokumentu"/>
    <w:basedOn w:val="ezdravienormal"/>
    <w:next w:val="ezdravienormal"/>
    <w:qFormat/>
    <w:rsid w:val="00950B61"/>
    <w:rPr>
      <w:color w:val="8B8D8E" w:themeColor="accent3"/>
      <w:sz w:val="16"/>
      <w:szCs w:val="16"/>
    </w:rPr>
  </w:style>
  <w:style w:type="character" w:customStyle="1" w:styleId="ezdraviepoznamka">
    <w:name w:val="ezdravie_poznamka"/>
    <w:basedOn w:val="Predvolenpsmoodseku"/>
    <w:uiPriority w:val="1"/>
    <w:qFormat/>
    <w:rsid w:val="00950B61"/>
    <w:rPr>
      <w:rFonts w:ascii="Soho Gothic Pro" w:eastAsia="Times New Roman" w:hAnsi="Soho Gothic Pro"/>
      <w:b w:val="0"/>
      <w:bCs/>
      <w:i/>
      <w:color w:val="auto"/>
      <w:sz w:val="20"/>
      <w:szCs w:val="20"/>
      <w:lang w:eastAsia="sk-SK"/>
    </w:rPr>
  </w:style>
  <w:style w:type="character" w:customStyle="1" w:styleId="ezdraviezvyraznenered">
    <w:name w:val="ezdravie_zvyraznene_red"/>
    <w:basedOn w:val="Predvolenpsmoodseku"/>
    <w:uiPriority w:val="1"/>
    <w:qFormat/>
    <w:rsid w:val="00950B61"/>
    <w:rPr>
      <w:rFonts w:ascii="Soho Gothic Pro" w:eastAsia="Times New Roman" w:hAnsi="Soho Gothic Pro"/>
      <w:b/>
      <w:bCs/>
      <w:color w:val="C60C30" w:themeColor="text2"/>
      <w:sz w:val="20"/>
      <w:szCs w:val="20"/>
      <w:lang w:eastAsia="sk-SK"/>
    </w:rPr>
  </w:style>
  <w:style w:type="character" w:customStyle="1" w:styleId="ezdraviezvyrazneneblue">
    <w:name w:val="ezdravie_zvyraznene_blue"/>
    <w:basedOn w:val="Predvolenpsmoodseku"/>
    <w:uiPriority w:val="1"/>
    <w:qFormat/>
    <w:rsid w:val="00950B61"/>
    <w:rPr>
      <w:rFonts w:ascii="Soho Gothic Pro" w:eastAsia="Times New Roman" w:hAnsi="Soho Gothic Pro"/>
      <w:b/>
      <w:bCs/>
      <w:color w:val="005293" w:themeColor="accent1"/>
      <w:sz w:val="20"/>
      <w:szCs w:val="20"/>
      <w:lang w:eastAsia="sk-SK"/>
    </w:rPr>
  </w:style>
  <w:style w:type="character" w:customStyle="1" w:styleId="ezdraviezvyrazneneblack">
    <w:name w:val="ezdravie_zvyraznene_black"/>
    <w:basedOn w:val="Predvolenpsmoodseku"/>
    <w:uiPriority w:val="1"/>
    <w:qFormat/>
    <w:rsid w:val="00950B61"/>
    <w:rPr>
      <w:rFonts w:ascii="Soho Gothic Pro" w:eastAsia="Times New Roman" w:hAnsi="Soho Gothic Pro"/>
      <w:b/>
      <w:bCs/>
      <w:color w:val="auto"/>
      <w:sz w:val="20"/>
      <w:szCs w:val="20"/>
      <w:lang w:eastAsia="sk-SK"/>
    </w:rPr>
  </w:style>
  <w:style w:type="paragraph" w:customStyle="1" w:styleId="ezdravienormal">
    <w:name w:val="ezdravie_normal"/>
    <w:qFormat/>
    <w:rsid w:val="00CD6BCC"/>
    <w:rPr>
      <w:szCs w:val="22"/>
      <w:lang w:eastAsia="en-US"/>
    </w:rPr>
  </w:style>
  <w:style w:type="paragraph" w:customStyle="1" w:styleId="ezdravieodrka1">
    <w:name w:val="ezdravie_odrážka 1"/>
    <w:basedOn w:val="ezdravienormal"/>
    <w:qFormat/>
    <w:rsid w:val="001B05C2"/>
    <w:pPr>
      <w:numPr>
        <w:numId w:val="7"/>
      </w:numPr>
    </w:pPr>
  </w:style>
  <w:style w:type="paragraph" w:customStyle="1" w:styleId="ezdravieodrka2">
    <w:name w:val="ezdravie_odrážka 2"/>
    <w:basedOn w:val="ezdravienormal"/>
    <w:qFormat/>
    <w:rsid w:val="00B73609"/>
    <w:pPr>
      <w:numPr>
        <w:numId w:val="8"/>
      </w:numPr>
    </w:pPr>
  </w:style>
  <w:style w:type="paragraph" w:customStyle="1" w:styleId="ezdravieodrka3">
    <w:name w:val="ezdravie_odrážka 3"/>
    <w:basedOn w:val="ezdravienormal"/>
    <w:qFormat/>
    <w:rsid w:val="00B73609"/>
    <w:pPr>
      <w:numPr>
        <w:numId w:val="9"/>
      </w:numPr>
    </w:pPr>
  </w:style>
  <w:style w:type="paragraph" w:customStyle="1" w:styleId="ezdravieodrka4">
    <w:name w:val="ezdravie_odrážka 4"/>
    <w:basedOn w:val="ezdravienormal"/>
    <w:qFormat/>
    <w:rsid w:val="00B73609"/>
    <w:pPr>
      <w:numPr>
        <w:numId w:val="10"/>
      </w:numPr>
    </w:pPr>
  </w:style>
  <w:style w:type="paragraph" w:customStyle="1" w:styleId="ezdravienadpis2">
    <w:name w:val="ezdravie_nadpis_2"/>
    <w:basedOn w:val="ezdravienormal"/>
    <w:next w:val="ezdravienormal"/>
    <w:qFormat/>
    <w:rsid w:val="00CD6BCC"/>
    <w:rPr>
      <w:color w:val="005293" w:themeColor="accent1"/>
      <w:sz w:val="32"/>
      <w:szCs w:val="32"/>
    </w:rPr>
  </w:style>
  <w:style w:type="paragraph" w:customStyle="1" w:styleId="ezdravienadpis1">
    <w:name w:val="ezdravie_nadpis_1"/>
    <w:basedOn w:val="ezdravienormal"/>
    <w:next w:val="ezdravienormal"/>
    <w:qFormat/>
    <w:rsid w:val="00CD6BCC"/>
    <w:rPr>
      <w:caps/>
      <w:color w:val="005293" w:themeColor="accent1"/>
      <w:sz w:val="36"/>
      <w:szCs w:val="36"/>
    </w:rPr>
  </w:style>
  <w:style w:type="paragraph" w:customStyle="1" w:styleId="ezdravienadpis3">
    <w:name w:val="ezdravie_nadpis_3"/>
    <w:basedOn w:val="ezdravienormal"/>
    <w:next w:val="ezdravienormal"/>
    <w:qFormat/>
    <w:rsid w:val="00CA47A5"/>
    <w:rPr>
      <w:color w:val="005293" w:themeColor="accent1"/>
      <w:sz w:val="28"/>
    </w:rPr>
  </w:style>
  <w:style w:type="paragraph" w:customStyle="1" w:styleId="ezdravienadpis4">
    <w:name w:val="ezdravie_nadpis_4"/>
    <w:basedOn w:val="ezdravienormal"/>
    <w:next w:val="ezdravienormal"/>
    <w:qFormat/>
    <w:rsid w:val="00CA47A5"/>
    <w:rPr>
      <w:color w:val="005293" w:themeColor="accent1"/>
      <w:sz w:val="24"/>
    </w:rPr>
  </w:style>
  <w:style w:type="paragraph" w:customStyle="1" w:styleId="ezdravienadpis1cislovany">
    <w:name w:val="ezdravie_nadpis_1_cislovany"/>
    <w:basedOn w:val="ezdravienormal"/>
    <w:next w:val="ezdravienormal"/>
    <w:qFormat/>
    <w:rsid w:val="00E86F87"/>
    <w:pPr>
      <w:numPr>
        <w:numId w:val="11"/>
      </w:numPr>
      <w:outlineLvl w:val="0"/>
    </w:pPr>
    <w:rPr>
      <w:caps/>
      <w:color w:val="005293" w:themeColor="accent1"/>
      <w:sz w:val="36"/>
      <w:szCs w:val="36"/>
    </w:rPr>
  </w:style>
  <w:style w:type="paragraph" w:customStyle="1" w:styleId="ezdravieobrazok">
    <w:name w:val="ezdravie_obrazok"/>
    <w:basedOn w:val="ezdravienormal"/>
    <w:next w:val="ezdravienormal"/>
    <w:qFormat/>
    <w:rsid w:val="00CD6BCC"/>
    <w:pPr>
      <w:jc w:val="center"/>
    </w:pPr>
    <w:rPr>
      <w:sz w:val="16"/>
    </w:rPr>
  </w:style>
  <w:style w:type="paragraph" w:customStyle="1" w:styleId="Nazovdokumentu">
    <w:name w:val="Nazov_dokumentu"/>
    <w:basedOn w:val="ezdravienadpis1"/>
    <w:qFormat/>
    <w:rsid w:val="00652695"/>
    <w:pPr>
      <w:jc w:val="center"/>
    </w:pPr>
    <w:rPr>
      <w:sz w:val="44"/>
    </w:rPr>
  </w:style>
  <w:style w:type="paragraph" w:customStyle="1" w:styleId="datum">
    <w:name w:val="datum"/>
    <w:basedOn w:val="Nazovdokumentu"/>
    <w:qFormat/>
    <w:rsid w:val="00862C00"/>
    <w:rPr>
      <w:sz w:val="28"/>
    </w:rPr>
  </w:style>
  <w:style w:type="table" w:customStyle="1" w:styleId="ezdravietabulka3">
    <w:name w:val="ezdravie_tabulka_3"/>
    <w:basedOn w:val="Normlnatabuka"/>
    <w:uiPriority w:val="99"/>
    <w:rsid w:val="002B0176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Row">
      <w:pPr>
        <w:jc w:val="center"/>
      </w:pPr>
      <w:rPr>
        <w:rFonts w:ascii="Arial Black" w:hAnsi="Arial Black"/>
        <w:b/>
        <w:color w:val="FFFFFF" w:themeColor="background1"/>
        <w:sz w:val="20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single" w:sz="4" w:space="0" w:color="C6E5EE" w:themeColor="accent2"/>
          <w:tl2br w:val="nil"/>
          <w:tr2bl w:val="nil"/>
        </w:tcBorders>
        <w:shd w:val="clear" w:color="auto" w:fill="005293" w:themeFill="accent1"/>
        <w:vAlign w:val="center"/>
      </w:tcPr>
    </w:tblStylePr>
    <w:tblStylePr w:type="firstCol">
      <w:pPr>
        <w:jc w:val="left"/>
      </w:pPr>
      <w:rPr>
        <w:b/>
        <w:color w:val="FFFFFF" w:themeColor="background1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nil"/>
          <w:tl2br w:val="nil"/>
          <w:tr2bl w:val="nil"/>
        </w:tcBorders>
        <w:shd w:val="clear" w:color="auto" w:fill="005293" w:themeFill="accent1"/>
      </w:tcPr>
    </w:tblStylePr>
  </w:style>
  <w:style w:type="paragraph" w:customStyle="1" w:styleId="ezdravieodrazkacislovana">
    <w:name w:val="ezdravie_odrazka_cislovana"/>
    <w:basedOn w:val="ezdravienormal"/>
    <w:qFormat/>
    <w:rsid w:val="00704232"/>
    <w:pPr>
      <w:numPr>
        <w:numId w:val="36"/>
      </w:numPr>
      <w:outlineLvl w:val="0"/>
    </w:pPr>
  </w:style>
  <w:style w:type="paragraph" w:customStyle="1" w:styleId="ezdravienadpis2cislovany">
    <w:name w:val="ezdravie_nadpis_2_cislovany"/>
    <w:basedOn w:val="ezdravienadpis1cislovany"/>
    <w:next w:val="ezdravienormal"/>
    <w:qFormat/>
    <w:rsid w:val="00E86F87"/>
    <w:pPr>
      <w:numPr>
        <w:ilvl w:val="1"/>
      </w:numPr>
      <w:outlineLvl w:val="1"/>
    </w:pPr>
    <w:rPr>
      <w:sz w:val="32"/>
    </w:rPr>
  </w:style>
  <w:style w:type="paragraph" w:customStyle="1" w:styleId="ezdravieTOCnadpis">
    <w:name w:val="ezdravie_TOC nadpis"/>
    <w:basedOn w:val="ezdravienormal"/>
    <w:next w:val="ezdravienormal"/>
    <w:qFormat/>
    <w:rsid w:val="003A75CE"/>
    <w:rPr>
      <w:b/>
      <w:color w:val="005293" w:themeColor="accent1"/>
      <w:sz w:val="28"/>
    </w:rPr>
  </w:style>
  <w:style w:type="paragraph" w:customStyle="1" w:styleId="ezdravienadpis3cislovany">
    <w:name w:val="ezdravie_nadpis_3_cislovany"/>
    <w:basedOn w:val="ezdravienadpis1cislovany"/>
    <w:next w:val="ezdravienormal"/>
    <w:qFormat/>
    <w:rsid w:val="00E86F87"/>
    <w:pPr>
      <w:numPr>
        <w:ilvl w:val="2"/>
      </w:numPr>
      <w:outlineLvl w:val="2"/>
    </w:pPr>
    <w:rPr>
      <w:sz w:val="28"/>
    </w:rPr>
  </w:style>
  <w:style w:type="paragraph" w:customStyle="1" w:styleId="ezdravienadpis4cislovany">
    <w:name w:val="ezdravie_nadpis_4_cislovany"/>
    <w:basedOn w:val="ezdravienormal"/>
    <w:next w:val="ezdravienormal"/>
    <w:qFormat/>
    <w:rsid w:val="00E86F87"/>
    <w:pPr>
      <w:numPr>
        <w:ilvl w:val="3"/>
        <w:numId w:val="11"/>
      </w:numPr>
      <w:outlineLvl w:val="3"/>
    </w:pPr>
    <w:rPr>
      <w:color w:val="005293" w:themeColor="accent1"/>
      <w:sz w:val="24"/>
    </w:rPr>
  </w:style>
  <w:style w:type="paragraph" w:customStyle="1" w:styleId="ezdravienadpis5cislovany">
    <w:name w:val="ezdravie_nadpis_5_cislovany"/>
    <w:basedOn w:val="ezdravienormal"/>
    <w:next w:val="ezdravienormal"/>
    <w:qFormat/>
    <w:rsid w:val="00E86F87"/>
    <w:pPr>
      <w:numPr>
        <w:ilvl w:val="4"/>
        <w:numId w:val="11"/>
      </w:numPr>
      <w:outlineLvl w:val="4"/>
    </w:pPr>
    <w:rPr>
      <w:color w:val="005293" w:themeColor="accent1"/>
    </w:rPr>
  </w:style>
  <w:style w:type="paragraph" w:customStyle="1" w:styleId="ezdravienadpis6cislovany">
    <w:name w:val="ezdravie_nadpis_6_cislovany"/>
    <w:basedOn w:val="ezdravienormal"/>
    <w:next w:val="ezdravienormal"/>
    <w:qFormat/>
    <w:rsid w:val="00E86F87"/>
    <w:pPr>
      <w:numPr>
        <w:ilvl w:val="5"/>
        <w:numId w:val="11"/>
      </w:numPr>
      <w:outlineLvl w:val="5"/>
    </w:pPr>
    <w:rPr>
      <w:i/>
      <w:color w:val="005293" w:themeColor="accent1"/>
    </w:rPr>
  </w:style>
  <w:style w:type="paragraph" w:customStyle="1" w:styleId="ezdravienadpis5">
    <w:name w:val="ezdravie_nadpis_5"/>
    <w:basedOn w:val="ezdravienormal"/>
    <w:next w:val="ezdravienormal"/>
    <w:qFormat/>
    <w:rsid w:val="00901B2D"/>
    <w:rPr>
      <w:color w:val="005293" w:themeColor="accent1"/>
    </w:rPr>
  </w:style>
  <w:style w:type="paragraph" w:customStyle="1" w:styleId="ezdravienadpis6">
    <w:name w:val="ezdravie_nadpis_6"/>
    <w:basedOn w:val="ezdravienormal"/>
    <w:next w:val="ezdravienormal"/>
    <w:qFormat/>
    <w:rsid w:val="00901B2D"/>
    <w:rPr>
      <w:i/>
      <w:color w:val="005293" w:themeColor="accent1"/>
    </w:rPr>
  </w:style>
  <w:style w:type="paragraph" w:customStyle="1" w:styleId="ezdraviepaticka">
    <w:name w:val="ezdravie_paticka"/>
    <w:basedOn w:val="ezdravienormal"/>
    <w:qFormat/>
    <w:rsid w:val="00950B61"/>
    <w:pPr>
      <w:jc w:val="right"/>
    </w:pPr>
    <w:rPr>
      <w:sz w:val="16"/>
      <w:szCs w:val="16"/>
    </w:rPr>
  </w:style>
  <w:style w:type="paragraph" w:customStyle="1" w:styleId="ezdravieodrazkaabecedna">
    <w:name w:val="ezdravie_odrazka_abecedna"/>
    <w:basedOn w:val="ezdravieodrazkacislovana"/>
    <w:qFormat/>
    <w:rsid w:val="00CC6710"/>
    <w:pPr>
      <w:numPr>
        <w:numId w:val="34"/>
      </w:numPr>
      <w:tabs>
        <w:tab w:val="num" w:pos="360"/>
      </w:tabs>
      <w:ind w:left="714" w:hanging="357"/>
      <w:outlineLvl w:val="9"/>
    </w:pPr>
  </w:style>
  <w:style w:type="table" w:customStyle="1" w:styleId="ezdravietabulka1">
    <w:name w:val="ezdravie_tabulka_1"/>
    <w:basedOn w:val="Normlnatabuka"/>
    <w:uiPriority w:val="99"/>
    <w:rsid w:val="00134BAC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Row">
      <w:pPr>
        <w:jc w:val="center"/>
      </w:pPr>
      <w:rPr>
        <w:rFonts w:ascii="Arial Black" w:hAnsi="Arial Black"/>
        <w:b/>
        <w:color w:val="FFFFFF" w:themeColor="background1"/>
        <w:sz w:val="20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single" w:sz="4" w:space="0" w:color="C6E5EE" w:themeColor="accent2"/>
          <w:tl2br w:val="nil"/>
          <w:tr2bl w:val="nil"/>
        </w:tcBorders>
        <w:shd w:val="clear" w:color="auto" w:fill="005293" w:themeFill="accent1"/>
        <w:vAlign w:val="center"/>
      </w:tcPr>
    </w:tblStylePr>
  </w:style>
  <w:style w:type="table" w:customStyle="1" w:styleId="ezdravietabulka2">
    <w:name w:val="ezdravie_tabulka_2"/>
    <w:basedOn w:val="Normlnatabuka"/>
    <w:uiPriority w:val="99"/>
    <w:rsid w:val="005E698B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Col">
      <w:pPr>
        <w:jc w:val="left"/>
      </w:pPr>
      <w:rPr>
        <w:b/>
        <w:color w:val="FFFFFF" w:themeColor="background1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nil"/>
          <w:tl2br w:val="nil"/>
          <w:tr2bl w:val="nil"/>
        </w:tcBorders>
        <w:shd w:val="clear" w:color="auto" w:fill="005293" w:themeFill="accent1"/>
      </w:tcPr>
    </w:tblStylePr>
  </w:style>
  <w:style w:type="paragraph" w:customStyle="1" w:styleId="TableNormalPara">
    <w:name w:val="Table Normal Para"/>
    <w:basedOn w:val="Normlny"/>
    <w:link w:val="Normlnatabuka"/>
    <w:uiPriority w:val="99"/>
    <w:rsid w:val="00134BAC"/>
  </w:style>
  <w:style w:type="character" w:customStyle="1" w:styleId="ezdraviehyperlink">
    <w:name w:val="ezdravie_hyperlink"/>
    <w:basedOn w:val="ezdraviezvyrazneneblue"/>
    <w:uiPriority w:val="1"/>
    <w:qFormat/>
    <w:rsid w:val="005B5A8E"/>
    <w:rPr>
      <w:rFonts w:ascii="Soho Gothic Pro" w:eastAsia="Times New Roman" w:hAnsi="Soho Gothic Pro"/>
      <w:b/>
      <w:bCs/>
      <w:color w:val="005293" w:themeColor="accent1"/>
      <w:sz w:val="20"/>
      <w:szCs w:val="20"/>
      <w:u w:val="single"/>
      <w:lang w:eastAsia="sk-SK"/>
    </w:rPr>
  </w:style>
  <w:style w:type="paragraph" w:customStyle="1" w:styleId="ezdraviefootnote">
    <w:name w:val="ezdravie_footnote"/>
    <w:basedOn w:val="ezdravienormal"/>
    <w:qFormat/>
    <w:rsid w:val="000C307C"/>
    <w:rPr>
      <w:sz w:val="16"/>
    </w:rPr>
  </w:style>
  <w:style w:type="paragraph" w:customStyle="1" w:styleId="ezdravieTOC3">
    <w:name w:val="ezdravie_TOC 3"/>
    <w:basedOn w:val="ezdravienormal"/>
    <w:next w:val="ezdravienormal"/>
    <w:qFormat/>
    <w:rsid w:val="003A75CE"/>
    <w:pPr>
      <w:ind w:left="454"/>
    </w:pPr>
  </w:style>
  <w:style w:type="paragraph" w:customStyle="1" w:styleId="ezdravieTOC4">
    <w:name w:val="ezdravie_TOC 4"/>
    <w:basedOn w:val="ezdravienormal"/>
    <w:next w:val="ezdravienormal"/>
    <w:qFormat/>
    <w:rsid w:val="003A75CE"/>
    <w:pPr>
      <w:ind w:left="680"/>
    </w:pPr>
  </w:style>
  <w:style w:type="paragraph" w:customStyle="1" w:styleId="ezdravieTOC5">
    <w:name w:val="ezdravie_TOC 5"/>
    <w:basedOn w:val="ezdravienormal"/>
    <w:next w:val="ezdravienormal"/>
    <w:qFormat/>
    <w:rsid w:val="003A75CE"/>
    <w:pPr>
      <w:ind w:left="907"/>
    </w:pPr>
  </w:style>
  <w:style w:type="paragraph" w:customStyle="1" w:styleId="ezdravieTOC6">
    <w:name w:val="ezdravie_TOC 6"/>
    <w:basedOn w:val="ezdravienormal"/>
    <w:next w:val="ezdravienormal"/>
    <w:qFormat/>
    <w:rsid w:val="003A75CE"/>
    <w:pPr>
      <w:ind w:left="1134"/>
    </w:pPr>
  </w:style>
  <w:style w:type="paragraph" w:customStyle="1" w:styleId="ESONormal">
    <w:name w:val="ESO_Normal"/>
    <w:basedOn w:val="Normlny"/>
    <w:link w:val="ESONormalChar"/>
    <w:rsid w:val="00CE3996"/>
    <w:pPr>
      <w:spacing w:after="120" w:line="259" w:lineRule="auto"/>
      <w:jc w:val="both"/>
    </w:pPr>
    <w:rPr>
      <w:rFonts w:ascii="Arial" w:eastAsia="Times New Roman" w:hAnsi="Arial" w:cs="Times New Roman"/>
      <w:kern w:val="0"/>
      <w:lang w:eastAsia="en-US"/>
    </w:rPr>
  </w:style>
  <w:style w:type="character" w:customStyle="1" w:styleId="ESONormalChar">
    <w:name w:val="ESO_Normal Char"/>
    <w:link w:val="ESONormal"/>
    <w:locked/>
    <w:rsid w:val="00CE3996"/>
    <w:rPr>
      <w:rFonts w:ascii="Arial" w:eastAsia="Times New Roman" w:hAnsi="Arial" w:cs="Times New Roman"/>
      <w:kern w:val="0"/>
      <w:lang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054DE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54DEC"/>
    <w:pPr>
      <w:spacing w:line="240" w:lineRule="auto"/>
    </w:p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54DEC"/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54DE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54DEC"/>
    <w:rPr>
      <w:b/>
      <w:bCs/>
    </w:rPr>
  </w:style>
  <w:style w:type="character" w:customStyle="1" w:styleId="OdsekzoznamuChar">
    <w:name w:val="Odsek zoznamu Char"/>
    <w:aliases w:val="body Char,Odsek zoznamu2 Char,Odsek Char,Odsek zoznamu1 Char,numbered list Char,OBC Bullet Char,Normal 1 Char,Task Body Char,Viñetas (Inicio Parrafo) Char,Paragrafo elenco Char,3 Txt tabla Char,Zerrenda-paragrafoa Char,Dot pt Char"/>
    <w:basedOn w:val="Predvolenpsmoodseku"/>
    <w:link w:val="Odsekzoznamu"/>
    <w:uiPriority w:val="34"/>
    <w:locked/>
    <w:rsid w:val="004D026C"/>
    <w:rPr>
      <w:szCs w:val="24"/>
    </w:rPr>
  </w:style>
  <w:style w:type="character" w:customStyle="1" w:styleId="normaltextrun">
    <w:name w:val="normaltextrun"/>
    <w:basedOn w:val="Predvolenpsmoodseku"/>
    <w:rsid w:val="007326F0"/>
  </w:style>
  <w:style w:type="character" w:customStyle="1" w:styleId="spellingerror">
    <w:name w:val="spellingerror"/>
    <w:basedOn w:val="Predvolenpsmoodseku"/>
    <w:rsid w:val="007326F0"/>
  </w:style>
  <w:style w:type="character" w:customStyle="1" w:styleId="eop">
    <w:name w:val="eop"/>
    <w:basedOn w:val="Predvolenpsmoodseku"/>
    <w:rsid w:val="007326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540209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12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254690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132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81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8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5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308364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02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44477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464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4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a%20Simova\AppData\Local\Microsoft\Windows\Temporary%20Internet%20Files\Content.Outlook\8D3WM2MA\eSO1_SB_Projektovy_dokument_20111012_2%200.dotx" TargetMode="External"/></Relationships>
</file>

<file path=word/theme/theme1.xml><?xml version="1.0" encoding="utf-8"?>
<a:theme xmlns:a="http://schemas.openxmlformats.org/drawingml/2006/main" name="ezdravie">
  <a:themeElements>
    <a:clrScheme name="ezdravie 1">
      <a:dk1>
        <a:sysClr val="windowText" lastClr="000000"/>
      </a:dk1>
      <a:lt1>
        <a:sysClr val="window" lastClr="FFFFFF"/>
      </a:lt1>
      <a:dk2>
        <a:srgbClr val="C60C30"/>
      </a:dk2>
      <a:lt2>
        <a:srgbClr val="FFD3D8"/>
      </a:lt2>
      <a:accent1>
        <a:srgbClr val="005293"/>
      </a:accent1>
      <a:accent2>
        <a:srgbClr val="C6E5EE"/>
      </a:accent2>
      <a:accent3>
        <a:srgbClr val="8B8D8E"/>
      </a:accent3>
      <a:accent4>
        <a:srgbClr val="E5E8E9"/>
      </a:accent4>
      <a:accent5>
        <a:srgbClr val="009B9B"/>
      </a:accent5>
      <a:accent6>
        <a:srgbClr val="CAF4E4"/>
      </a:accent6>
      <a:hlink>
        <a:srgbClr val="005293"/>
      </a:hlink>
      <a:folHlink>
        <a:srgbClr val="009B9B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2A7BE22416AB40B9FD33B1D5168A4B" ma:contentTypeVersion="1" ma:contentTypeDescription="Umožňuje vytvoriť nový dokument." ma:contentTypeScope="" ma:versionID="c57b728f999e3e33b0d0683fe0599ce7">
  <xsd:schema xmlns:xsd="http://www.w3.org/2001/XMLSchema" xmlns:p="http://schemas.microsoft.com/office/2006/metadata/properties" targetNamespace="http://schemas.microsoft.com/office/2006/metadata/properties" ma:root="true" ma:fieldsID="11b4a447ac6355810685471cdfce56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áz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72773-6FF0-4C01-BF70-CD3BE65817BA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96967B5-A0DD-4F17-A67B-2B6916EA2E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6733624-5E17-48F6-A6EC-86F9860802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08333E-3432-4CBD-B3F3-F3463462F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eSO1_SB_Projektovy_dokument_20111012_2 0</Template>
  <TotalTime>0</TotalTime>
  <Pages>2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2024-10-11T06:39:00Z</dcterms:created>
  <dcterms:modified xsi:type="dcterms:W3CDTF">2024-10-11T06:42:00Z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0x010100CD2A7BE22416AB40B9FD33B1D5168A4B</vt:lpwstr>
  </property>
  <property fmtid="{D5CDD505-2E9C-101B-9397-08002B2CF9AE}" pid="3" name="GrammarlyDocumentId">
    <vt:lpwstr>05bc0c807ae23a0f14777634c8ef477c042de6aa3522077989379397a4fcbb11</vt:lpwstr>
  </property>
</Properties>
</file>